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6A3" w:rsidRPr="00D82030" w:rsidRDefault="000E2954" w:rsidP="00FE09CC">
      <w:pPr>
        <w:ind w:left="6521"/>
        <w:jc w:val="right"/>
        <w:rPr>
          <w:sz w:val="28"/>
          <w:szCs w:val="28"/>
        </w:rPr>
      </w:pPr>
      <w:r w:rsidRPr="00D82030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6048B" w:rsidRPr="00D82030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B0F5F" w:rsidRDefault="009B0F5F" w:rsidP="00FE09CC">
      <w:pPr>
        <w:ind w:left="6521"/>
        <w:jc w:val="right"/>
      </w:pPr>
    </w:p>
    <w:p w:rsidR="004E2378" w:rsidRDefault="004E2378" w:rsidP="00150E41">
      <w:pPr>
        <w:tabs>
          <w:tab w:val="left" w:pos="2564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РОСТОВСКАЯ ОБЛАСТЬ</w:t>
      </w:r>
    </w:p>
    <w:p w:rsidR="004E2378" w:rsidRDefault="004E2378" w:rsidP="00150E41">
      <w:pPr>
        <w:tabs>
          <w:tab w:val="left" w:pos="2564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</w:t>
      </w:r>
    </w:p>
    <w:p w:rsidR="004E2378" w:rsidRDefault="004E2378" w:rsidP="00150E41">
      <w:pPr>
        <w:tabs>
          <w:tab w:val="left" w:pos="2564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«ДУБОВСКИЙ РАЙОН»</w:t>
      </w:r>
    </w:p>
    <w:p w:rsidR="004E2378" w:rsidRDefault="004E2378" w:rsidP="004E2378">
      <w:pPr>
        <w:tabs>
          <w:tab w:val="left" w:pos="2564"/>
        </w:tabs>
        <w:jc w:val="center"/>
        <w:rPr>
          <w:b/>
          <w:sz w:val="28"/>
          <w:szCs w:val="28"/>
        </w:rPr>
      </w:pPr>
    </w:p>
    <w:p w:rsidR="004E2378" w:rsidRDefault="004E2378" w:rsidP="00150E41">
      <w:pPr>
        <w:tabs>
          <w:tab w:val="left" w:pos="2564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ДУБОВСКОГО РАЙОНА</w:t>
      </w:r>
    </w:p>
    <w:p w:rsidR="004E2378" w:rsidRDefault="004E2378" w:rsidP="004E2378">
      <w:pPr>
        <w:tabs>
          <w:tab w:val="left" w:pos="2564"/>
        </w:tabs>
        <w:jc w:val="center"/>
        <w:rPr>
          <w:b/>
          <w:sz w:val="28"/>
          <w:szCs w:val="28"/>
        </w:rPr>
      </w:pPr>
    </w:p>
    <w:p w:rsidR="004E2378" w:rsidRDefault="004E2378" w:rsidP="00150E41">
      <w:pPr>
        <w:tabs>
          <w:tab w:val="left" w:pos="2564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4E2378" w:rsidRDefault="004E2378" w:rsidP="00150E41">
      <w:pPr>
        <w:tabs>
          <w:tab w:val="left" w:pos="2564"/>
        </w:tabs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51553">
        <w:rPr>
          <w:sz w:val="28"/>
          <w:szCs w:val="28"/>
        </w:rPr>
        <w:t>18.12.2015</w:t>
      </w:r>
      <w:r>
        <w:rPr>
          <w:sz w:val="28"/>
          <w:szCs w:val="28"/>
        </w:rPr>
        <w:t xml:space="preserve"> №</w:t>
      </w:r>
      <w:r w:rsidR="00140DA2">
        <w:rPr>
          <w:sz w:val="28"/>
          <w:szCs w:val="28"/>
        </w:rPr>
        <w:t xml:space="preserve"> </w:t>
      </w:r>
      <w:r w:rsidR="00C51553">
        <w:rPr>
          <w:sz w:val="28"/>
          <w:szCs w:val="28"/>
        </w:rPr>
        <w:t>972</w:t>
      </w:r>
      <w:r w:rsidR="00140DA2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</w:p>
    <w:p w:rsidR="004E2378" w:rsidRDefault="004E2378" w:rsidP="00150E41">
      <w:pPr>
        <w:tabs>
          <w:tab w:val="left" w:pos="2564"/>
        </w:tabs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с. Дубовское</w:t>
      </w:r>
    </w:p>
    <w:p w:rsidR="005B6038" w:rsidRDefault="005B6038" w:rsidP="00FE09CC">
      <w:pPr>
        <w:jc w:val="center"/>
        <w:rPr>
          <w:sz w:val="28"/>
        </w:rPr>
      </w:pPr>
    </w:p>
    <w:p w:rsidR="00140DA2" w:rsidRDefault="00574EBC" w:rsidP="00150E41">
      <w:pPr>
        <w:suppressAutoHyphens/>
        <w:ind w:right="4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140DA2">
        <w:rPr>
          <w:sz w:val="28"/>
          <w:szCs w:val="28"/>
        </w:rPr>
        <w:t xml:space="preserve">б утверждении муниципальной программы </w:t>
      </w:r>
    </w:p>
    <w:p w:rsidR="00574EBC" w:rsidRDefault="00574EBC" w:rsidP="00150E41">
      <w:pPr>
        <w:suppressAutoHyphens/>
        <w:ind w:right="4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Дубовского района</w:t>
      </w:r>
      <w:r w:rsidR="00140DA2">
        <w:rPr>
          <w:sz w:val="28"/>
          <w:szCs w:val="28"/>
        </w:rPr>
        <w:t xml:space="preserve"> Ростовской области</w:t>
      </w:r>
    </w:p>
    <w:p w:rsidR="00574EBC" w:rsidRDefault="00140DA2" w:rsidP="00150E41">
      <w:pPr>
        <w:suppressAutoHyphens/>
        <w:ind w:right="4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«Доступная среда»</w:t>
      </w:r>
    </w:p>
    <w:p w:rsidR="00140DA2" w:rsidRDefault="00140DA2" w:rsidP="00150E41">
      <w:pPr>
        <w:suppressAutoHyphens/>
        <w:ind w:right="4"/>
        <w:jc w:val="center"/>
        <w:outlineLvl w:val="0"/>
        <w:rPr>
          <w:sz w:val="28"/>
          <w:szCs w:val="28"/>
        </w:rPr>
      </w:pPr>
    </w:p>
    <w:p w:rsidR="00140DA2" w:rsidRPr="00890373" w:rsidRDefault="00140DA2" w:rsidP="00140DA2">
      <w:pPr>
        <w:ind w:firstLine="709"/>
        <w:jc w:val="both"/>
        <w:rPr>
          <w:rFonts w:eastAsia="Calibri"/>
          <w:kern w:val="2"/>
          <w:sz w:val="28"/>
          <w:szCs w:val="28"/>
        </w:rPr>
      </w:pPr>
      <w:r w:rsidRPr="00890373">
        <w:rPr>
          <w:kern w:val="2"/>
          <w:sz w:val="28"/>
          <w:szCs w:val="28"/>
        </w:rPr>
        <w:t xml:space="preserve">В соответствии с постановлением </w:t>
      </w:r>
      <w:r w:rsidR="007963EE">
        <w:rPr>
          <w:kern w:val="2"/>
          <w:sz w:val="28"/>
          <w:szCs w:val="28"/>
        </w:rPr>
        <w:t>Администрации Дубовского района  Ростовской области</w:t>
      </w:r>
      <w:r w:rsidRPr="00890373">
        <w:rPr>
          <w:kern w:val="2"/>
          <w:sz w:val="28"/>
          <w:szCs w:val="28"/>
        </w:rPr>
        <w:t xml:space="preserve"> от </w:t>
      </w:r>
      <w:r w:rsidR="007963EE">
        <w:rPr>
          <w:kern w:val="2"/>
          <w:sz w:val="28"/>
          <w:szCs w:val="28"/>
        </w:rPr>
        <w:t>12.02.2018</w:t>
      </w:r>
      <w:r w:rsidRPr="00890373">
        <w:rPr>
          <w:kern w:val="2"/>
          <w:sz w:val="28"/>
          <w:szCs w:val="28"/>
        </w:rPr>
        <w:t xml:space="preserve"> №1</w:t>
      </w:r>
      <w:r w:rsidR="007963EE">
        <w:rPr>
          <w:kern w:val="2"/>
          <w:sz w:val="28"/>
          <w:szCs w:val="28"/>
        </w:rPr>
        <w:t>25</w:t>
      </w:r>
      <w:r w:rsidRPr="00890373">
        <w:rPr>
          <w:kern w:val="2"/>
          <w:sz w:val="28"/>
          <w:szCs w:val="28"/>
        </w:rPr>
        <w:t xml:space="preserve"> «Об утверждении Порядка разработки, реализации и оценки эффективности </w:t>
      </w:r>
      <w:r w:rsidR="007963EE">
        <w:rPr>
          <w:kern w:val="2"/>
          <w:sz w:val="28"/>
          <w:szCs w:val="28"/>
        </w:rPr>
        <w:t>муниципальных</w:t>
      </w:r>
      <w:r w:rsidRPr="00890373">
        <w:rPr>
          <w:kern w:val="2"/>
          <w:sz w:val="28"/>
          <w:szCs w:val="28"/>
        </w:rPr>
        <w:t xml:space="preserve"> программ </w:t>
      </w:r>
      <w:r w:rsidR="007963EE">
        <w:rPr>
          <w:kern w:val="2"/>
          <w:sz w:val="28"/>
          <w:szCs w:val="28"/>
        </w:rPr>
        <w:t xml:space="preserve">Дубовского района </w:t>
      </w:r>
      <w:r w:rsidRPr="00890373">
        <w:rPr>
          <w:kern w:val="2"/>
          <w:sz w:val="28"/>
          <w:szCs w:val="28"/>
        </w:rPr>
        <w:t>Ростовской области»</w:t>
      </w:r>
      <w:r w:rsidR="005C5CDE">
        <w:rPr>
          <w:kern w:val="2"/>
          <w:sz w:val="28"/>
          <w:szCs w:val="28"/>
        </w:rPr>
        <w:t xml:space="preserve"> и постановлением Администрации Дубовского района Ростовской области от 26.09.2018 №748 «Об утверждении Перечня муниципальных программ Дубовского района»</w:t>
      </w:r>
      <w:r w:rsidRPr="00890373">
        <w:rPr>
          <w:kern w:val="2"/>
          <w:sz w:val="28"/>
          <w:szCs w:val="28"/>
        </w:rPr>
        <w:t xml:space="preserve"> </w:t>
      </w:r>
      <w:r w:rsidR="007963EE">
        <w:rPr>
          <w:noProof/>
          <w:sz w:val="28"/>
          <w:szCs w:val="28"/>
        </w:rPr>
        <w:t>Администрация Дубовского района Ростовской области</w:t>
      </w:r>
      <w:r w:rsidRPr="00890373">
        <w:rPr>
          <w:rFonts w:eastAsia="Calibri"/>
          <w:kern w:val="2"/>
          <w:sz w:val="28"/>
          <w:szCs w:val="28"/>
        </w:rPr>
        <w:t xml:space="preserve"> </w:t>
      </w:r>
      <w:r w:rsidRPr="00890373">
        <w:rPr>
          <w:rFonts w:ascii="Times New Roman Полужирный" w:eastAsia="Calibri" w:hAnsi="Times New Roman Полужирный"/>
          <w:b/>
          <w:spacing w:val="60"/>
          <w:kern w:val="2"/>
          <w:sz w:val="28"/>
          <w:szCs w:val="28"/>
        </w:rPr>
        <w:t>постановляет</w:t>
      </w:r>
      <w:r w:rsidRPr="00890373">
        <w:rPr>
          <w:rFonts w:eastAsia="Calibri"/>
          <w:kern w:val="2"/>
          <w:sz w:val="28"/>
          <w:szCs w:val="28"/>
        </w:rPr>
        <w:t>:</w:t>
      </w:r>
    </w:p>
    <w:p w:rsidR="00140DA2" w:rsidRPr="00890373" w:rsidRDefault="00140DA2" w:rsidP="00140DA2">
      <w:pPr>
        <w:ind w:firstLine="709"/>
        <w:jc w:val="both"/>
        <w:rPr>
          <w:rFonts w:eastAsia="Calibri"/>
          <w:kern w:val="2"/>
          <w:sz w:val="28"/>
          <w:szCs w:val="28"/>
        </w:rPr>
      </w:pPr>
    </w:p>
    <w:p w:rsidR="00140DA2" w:rsidRDefault="00140DA2" w:rsidP="00140DA2">
      <w:pPr>
        <w:adjustRightInd w:val="0"/>
        <w:ind w:firstLine="709"/>
        <w:jc w:val="both"/>
        <w:rPr>
          <w:sz w:val="28"/>
          <w:szCs w:val="28"/>
        </w:rPr>
      </w:pPr>
      <w:r w:rsidRPr="00890373">
        <w:rPr>
          <w:sz w:val="28"/>
          <w:szCs w:val="28"/>
        </w:rPr>
        <w:t xml:space="preserve">1. Утвердить </w:t>
      </w:r>
      <w:r>
        <w:rPr>
          <w:sz w:val="28"/>
          <w:szCs w:val="28"/>
        </w:rPr>
        <w:t>муниципальную</w:t>
      </w:r>
      <w:r w:rsidRPr="00890373">
        <w:rPr>
          <w:sz w:val="28"/>
          <w:szCs w:val="28"/>
        </w:rPr>
        <w:t xml:space="preserve"> программу</w:t>
      </w:r>
      <w:r>
        <w:rPr>
          <w:sz w:val="28"/>
          <w:szCs w:val="28"/>
        </w:rPr>
        <w:t xml:space="preserve"> Дубовского района</w:t>
      </w:r>
      <w:r w:rsidRPr="00890373">
        <w:rPr>
          <w:sz w:val="28"/>
          <w:szCs w:val="28"/>
        </w:rPr>
        <w:t xml:space="preserve"> Ростовской области «Доступная среда» согласно приложению № 1.</w:t>
      </w:r>
    </w:p>
    <w:p w:rsidR="002E16FE" w:rsidRPr="00890373" w:rsidRDefault="002E16FE" w:rsidP="00140DA2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2.Признать утратившими силу с 1 января 2019 года правовые акты Администрации Дубовского района согласно приложению №2.</w:t>
      </w:r>
    </w:p>
    <w:p w:rsidR="00140DA2" w:rsidRPr="00890373" w:rsidRDefault="002E16FE" w:rsidP="00140DA2">
      <w:pPr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3</w:t>
      </w:r>
      <w:r w:rsidR="00140DA2" w:rsidRPr="00890373">
        <w:rPr>
          <w:sz w:val="28"/>
          <w:szCs w:val="28"/>
        </w:rPr>
        <w:t xml:space="preserve">. </w:t>
      </w:r>
      <w:r w:rsidR="00140DA2" w:rsidRPr="00890373">
        <w:rPr>
          <w:kern w:val="2"/>
          <w:sz w:val="28"/>
          <w:szCs w:val="28"/>
        </w:rPr>
        <w:t xml:space="preserve">Настоящее постановление вступает в силу со дня его официального опубликования, но не ранее 1 января 2019г., и распространяется на правоотношения, возникающие начиная с составления проекта </w:t>
      </w:r>
      <w:r w:rsidR="00140DA2">
        <w:rPr>
          <w:kern w:val="2"/>
          <w:sz w:val="28"/>
          <w:szCs w:val="28"/>
        </w:rPr>
        <w:t>районного</w:t>
      </w:r>
      <w:r w:rsidR="00140DA2" w:rsidRPr="00890373">
        <w:rPr>
          <w:kern w:val="2"/>
          <w:sz w:val="28"/>
          <w:szCs w:val="28"/>
        </w:rPr>
        <w:t xml:space="preserve"> бюджета на 2019 год и на плановый период 2020 и 2021 годов.</w:t>
      </w:r>
    </w:p>
    <w:p w:rsidR="00140DA2" w:rsidRPr="00890373" w:rsidRDefault="00140DA2" w:rsidP="00140DA2">
      <w:pPr>
        <w:ind w:right="4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890373">
        <w:rPr>
          <w:sz w:val="28"/>
          <w:szCs w:val="28"/>
        </w:rPr>
        <w:t>. </w:t>
      </w:r>
      <w:proofErr w:type="gramStart"/>
      <w:r w:rsidRPr="00890373">
        <w:rPr>
          <w:sz w:val="28"/>
          <w:szCs w:val="28"/>
        </w:rPr>
        <w:t>Контроль за</w:t>
      </w:r>
      <w:proofErr w:type="gramEnd"/>
      <w:r w:rsidRPr="00890373">
        <w:rPr>
          <w:sz w:val="28"/>
          <w:szCs w:val="28"/>
        </w:rPr>
        <w:t xml:space="preserve"> выполнением постановления возложить на заместителя </w:t>
      </w:r>
      <w:r>
        <w:rPr>
          <w:sz w:val="28"/>
          <w:szCs w:val="28"/>
        </w:rPr>
        <w:t xml:space="preserve">Главы Администрации Дубовского района по социальным вопросам </w:t>
      </w:r>
      <w:proofErr w:type="spellStart"/>
      <w:r>
        <w:rPr>
          <w:sz w:val="28"/>
          <w:szCs w:val="28"/>
        </w:rPr>
        <w:t>Каренькову</w:t>
      </w:r>
      <w:proofErr w:type="spellEnd"/>
      <w:r>
        <w:rPr>
          <w:sz w:val="28"/>
          <w:szCs w:val="28"/>
        </w:rPr>
        <w:t xml:space="preserve"> И.П.</w:t>
      </w:r>
    </w:p>
    <w:p w:rsidR="005B6038" w:rsidRDefault="005B6038" w:rsidP="00574EBC">
      <w:pPr>
        <w:ind w:right="3684"/>
        <w:jc w:val="center"/>
        <w:rPr>
          <w:sz w:val="28"/>
        </w:rPr>
      </w:pPr>
    </w:p>
    <w:p w:rsidR="0062301C" w:rsidRDefault="0062301C" w:rsidP="00FF3831">
      <w:pPr>
        <w:jc w:val="both"/>
        <w:rPr>
          <w:sz w:val="28"/>
        </w:rPr>
      </w:pPr>
      <w:r>
        <w:rPr>
          <w:sz w:val="28"/>
        </w:rPr>
        <w:t xml:space="preserve">       </w:t>
      </w:r>
    </w:p>
    <w:p w:rsidR="00E90BD5" w:rsidRDefault="00EE321E" w:rsidP="00150E41">
      <w:pPr>
        <w:jc w:val="both"/>
        <w:outlineLvl w:val="0"/>
        <w:rPr>
          <w:sz w:val="28"/>
        </w:rPr>
      </w:pPr>
      <w:r>
        <w:rPr>
          <w:sz w:val="28"/>
        </w:rPr>
        <w:t>Глав</w:t>
      </w:r>
      <w:r w:rsidR="007A1059">
        <w:rPr>
          <w:sz w:val="28"/>
        </w:rPr>
        <w:t>а</w:t>
      </w:r>
      <w:r>
        <w:rPr>
          <w:sz w:val="28"/>
        </w:rPr>
        <w:t xml:space="preserve"> </w:t>
      </w:r>
      <w:r w:rsidR="00F14D71">
        <w:rPr>
          <w:sz w:val="28"/>
        </w:rPr>
        <w:t>Администрации</w:t>
      </w:r>
    </w:p>
    <w:p w:rsidR="005B6038" w:rsidRDefault="005B6038" w:rsidP="00FE09CC">
      <w:pPr>
        <w:jc w:val="both"/>
        <w:rPr>
          <w:sz w:val="28"/>
        </w:rPr>
      </w:pPr>
      <w:r>
        <w:rPr>
          <w:sz w:val="28"/>
        </w:rPr>
        <w:t>Дубовского района</w:t>
      </w:r>
      <w:r>
        <w:rPr>
          <w:sz w:val="28"/>
        </w:rPr>
        <w:tab/>
      </w:r>
      <w:r w:rsidR="00882FE9">
        <w:rPr>
          <w:sz w:val="28"/>
        </w:rPr>
        <w:t xml:space="preserve">     </w:t>
      </w:r>
      <w:r w:rsidR="0062301C">
        <w:rPr>
          <w:sz w:val="28"/>
        </w:rPr>
        <w:t xml:space="preserve">        </w:t>
      </w:r>
      <w:r w:rsidR="00882FE9">
        <w:rPr>
          <w:sz w:val="28"/>
        </w:rPr>
        <w:t xml:space="preserve">             </w:t>
      </w:r>
      <w:r w:rsidR="00D839A9">
        <w:rPr>
          <w:sz w:val="28"/>
        </w:rPr>
        <w:t xml:space="preserve">         </w:t>
      </w:r>
      <w:r w:rsidR="00882FE9">
        <w:rPr>
          <w:sz w:val="28"/>
        </w:rPr>
        <w:t xml:space="preserve">    </w:t>
      </w:r>
      <w:r w:rsidR="00F14D71">
        <w:rPr>
          <w:sz w:val="28"/>
        </w:rPr>
        <w:t xml:space="preserve">                      Н.П. Кириллова</w:t>
      </w:r>
    </w:p>
    <w:p w:rsidR="00E90BD5" w:rsidRDefault="00E90BD5" w:rsidP="00FE09CC">
      <w:pPr>
        <w:jc w:val="both"/>
        <w:rPr>
          <w:sz w:val="28"/>
        </w:rPr>
      </w:pPr>
    </w:p>
    <w:p w:rsidR="00C51553" w:rsidRDefault="00C51553" w:rsidP="00FE09CC">
      <w:pPr>
        <w:jc w:val="both"/>
        <w:rPr>
          <w:sz w:val="28"/>
        </w:rPr>
      </w:pPr>
    </w:p>
    <w:p w:rsidR="005B6038" w:rsidRPr="003822D0" w:rsidRDefault="00FE59D7" w:rsidP="00150E41">
      <w:pPr>
        <w:jc w:val="both"/>
        <w:outlineLvl w:val="0"/>
        <w:rPr>
          <w:sz w:val="16"/>
          <w:szCs w:val="16"/>
        </w:rPr>
      </w:pPr>
      <w:r>
        <w:rPr>
          <w:sz w:val="16"/>
          <w:szCs w:val="16"/>
        </w:rPr>
        <w:t>Постановление</w:t>
      </w:r>
      <w:r w:rsidR="005B6038" w:rsidRPr="003822D0">
        <w:rPr>
          <w:sz w:val="16"/>
          <w:szCs w:val="16"/>
        </w:rPr>
        <w:t xml:space="preserve"> вносит                            </w:t>
      </w:r>
    </w:p>
    <w:p w:rsidR="005B6038" w:rsidRPr="003822D0" w:rsidRDefault="003822D0" w:rsidP="00FE09CC">
      <w:pPr>
        <w:jc w:val="both"/>
        <w:rPr>
          <w:sz w:val="16"/>
          <w:szCs w:val="16"/>
        </w:rPr>
      </w:pPr>
      <w:r w:rsidRPr="003822D0">
        <w:rPr>
          <w:sz w:val="16"/>
          <w:szCs w:val="16"/>
        </w:rPr>
        <w:t>управление социальной защиты населения</w:t>
      </w:r>
    </w:p>
    <w:p w:rsidR="003822D0" w:rsidRDefault="003822D0" w:rsidP="00FE09CC">
      <w:pPr>
        <w:jc w:val="both"/>
        <w:rPr>
          <w:sz w:val="16"/>
          <w:szCs w:val="16"/>
        </w:rPr>
      </w:pPr>
      <w:r w:rsidRPr="003822D0">
        <w:rPr>
          <w:sz w:val="16"/>
          <w:szCs w:val="16"/>
        </w:rPr>
        <w:t>Администрации Дубовского района</w:t>
      </w:r>
      <w:r w:rsidR="00AD3455">
        <w:rPr>
          <w:sz w:val="16"/>
          <w:szCs w:val="16"/>
        </w:rPr>
        <w:t xml:space="preserve"> Ростовской области</w:t>
      </w:r>
    </w:p>
    <w:p w:rsidR="004E2378" w:rsidRDefault="004E2378" w:rsidP="00FE09CC">
      <w:pPr>
        <w:jc w:val="both"/>
        <w:rPr>
          <w:sz w:val="16"/>
          <w:szCs w:val="16"/>
        </w:rPr>
      </w:pPr>
      <w:r>
        <w:rPr>
          <w:sz w:val="16"/>
          <w:szCs w:val="16"/>
        </w:rPr>
        <w:t>В.В.</w:t>
      </w:r>
      <w:r w:rsidR="00FF3831"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Эльмурзаева</w:t>
      </w:r>
      <w:proofErr w:type="spellEnd"/>
    </w:p>
    <w:p w:rsidR="00AD3455" w:rsidRPr="003822D0" w:rsidRDefault="00AD3455" w:rsidP="00FE09CC">
      <w:pPr>
        <w:jc w:val="both"/>
        <w:rPr>
          <w:sz w:val="16"/>
          <w:szCs w:val="16"/>
        </w:rPr>
      </w:pPr>
      <w:r>
        <w:rPr>
          <w:sz w:val="16"/>
          <w:szCs w:val="16"/>
        </w:rPr>
        <w:t>5-10-43</w:t>
      </w:r>
    </w:p>
    <w:p w:rsidR="00527060" w:rsidRDefault="00FF3831" w:rsidP="00FF3831">
      <w:pPr>
        <w:ind w:left="5670" w:right="4"/>
        <w:jc w:val="right"/>
        <w:outlineLvl w:val="0"/>
        <w:rPr>
          <w:color w:val="FF0000"/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527060">
        <w:rPr>
          <w:sz w:val="28"/>
          <w:szCs w:val="28"/>
        </w:rPr>
        <w:t>риложение</w:t>
      </w:r>
      <w:r w:rsidR="00887424">
        <w:rPr>
          <w:sz w:val="28"/>
          <w:szCs w:val="28"/>
        </w:rPr>
        <w:t xml:space="preserve"> №1</w:t>
      </w:r>
    </w:p>
    <w:p w:rsidR="00527060" w:rsidRDefault="00527060" w:rsidP="00FF3831">
      <w:pPr>
        <w:ind w:right="4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</w:p>
    <w:p w:rsidR="00527060" w:rsidRDefault="00527060" w:rsidP="00FF3831">
      <w:pPr>
        <w:ind w:right="4"/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527060" w:rsidRDefault="00527060" w:rsidP="00FF3831">
      <w:pPr>
        <w:ind w:right="4"/>
        <w:jc w:val="right"/>
        <w:rPr>
          <w:sz w:val="28"/>
          <w:szCs w:val="28"/>
        </w:rPr>
      </w:pPr>
      <w:r>
        <w:rPr>
          <w:sz w:val="28"/>
          <w:szCs w:val="28"/>
        </w:rPr>
        <w:t>Дубовского района</w:t>
      </w:r>
    </w:p>
    <w:p w:rsidR="00527060" w:rsidRDefault="00527060" w:rsidP="00FF3831">
      <w:pPr>
        <w:ind w:right="4"/>
        <w:jc w:val="right"/>
        <w:rPr>
          <w:sz w:val="28"/>
          <w:szCs w:val="28"/>
        </w:rPr>
      </w:pPr>
      <w:r>
        <w:rPr>
          <w:sz w:val="28"/>
          <w:szCs w:val="28"/>
        </w:rPr>
        <w:t>Ростовской области</w:t>
      </w:r>
    </w:p>
    <w:p w:rsidR="00237F13" w:rsidRDefault="00140DA2" w:rsidP="00C51553">
      <w:pPr>
        <w:ind w:right="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C51553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</w:t>
      </w:r>
      <w:r w:rsidR="00C51553">
        <w:rPr>
          <w:sz w:val="28"/>
          <w:szCs w:val="28"/>
        </w:rPr>
        <w:t>от 18.12.2015 № 972</w:t>
      </w:r>
    </w:p>
    <w:p w:rsidR="00FD4061" w:rsidRPr="00CD1362" w:rsidRDefault="00FD4061" w:rsidP="00237F13">
      <w:pPr>
        <w:ind w:left="6521"/>
        <w:rPr>
          <w:sz w:val="28"/>
          <w:szCs w:val="28"/>
        </w:rPr>
      </w:pPr>
    </w:p>
    <w:p w:rsidR="00CD1362" w:rsidRPr="00CD1362" w:rsidRDefault="00582903" w:rsidP="00FE09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МУНИЦИПАЛЬНАЯ </w:t>
      </w:r>
      <w:r w:rsidR="00CD1362" w:rsidRPr="00CD136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CD1362" w:rsidRPr="00CD1362">
        <w:rPr>
          <w:b/>
          <w:sz w:val="28"/>
          <w:szCs w:val="28"/>
        </w:rPr>
        <w:t>ПРОГРАММА</w:t>
      </w:r>
      <w:r>
        <w:rPr>
          <w:b/>
          <w:sz w:val="28"/>
          <w:szCs w:val="28"/>
        </w:rPr>
        <w:t xml:space="preserve">  ДУБОВСКОГО РАЙОНА</w:t>
      </w:r>
    </w:p>
    <w:p w:rsidR="00CD1362" w:rsidRDefault="00CD1362" w:rsidP="00FE09CC">
      <w:pPr>
        <w:jc w:val="center"/>
        <w:rPr>
          <w:b/>
          <w:sz w:val="28"/>
          <w:szCs w:val="28"/>
        </w:rPr>
      </w:pPr>
      <w:r w:rsidRPr="00CD1362">
        <w:rPr>
          <w:b/>
          <w:sz w:val="28"/>
          <w:szCs w:val="28"/>
        </w:rPr>
        <w:t>«ДОСТУПНАЯ СРЕДА</w:t>
      </w:r>
      <w:r w:rsidR="00582903">
        <w:rPr>
          <w:b/>
          <w:sz w:val="28"/>
          <w:szCs w:val="28"/>
        </w:rPr>
        <w:t>»</w:t>
      </w:r>
    </w:p>
    <w:p w:rsidR="00FD4061" w:rsidRDefault="00FD4061" w:rsidP="00FE09CC">
      <w:pPr>
        <w:jc w:val="center"/>
        <w:rPr>
          <w:b/>
          <w:sz w:val="28"/>
          <w:szCs w:val="28"/>
        </w:rPr>
      </w:pPr>
    </w:p>
    <w:p w:rsidR="00FF3831" w:rsidRPr="00CD1362" w:rsidRDefault="00CD1362" w:rsidP="00150E41">
      <w:pPr>
        <w:jc w:val="center"/>
        <w:outlineLvl w:val="0"/>
        <w:rPr>
          <w:sz w:val="28"/>
          <w:szCs w:val="28"/>
        </w:rPr>
      </w:pPr>
      <w:r w:rsidRPr="00CD1362">
        <w:rPr>
          <w:sz w:val="28"/>
          <w:szCs w:val="28"/>
        </w:rPr>
        <w:t>ПАСПОРТ</w:t>
      </w:r>
    </w:p>
    <w:p w:rsidR="00CD1362" w:rsidRPr="00CD1362" w:rsidRDefault="00582903" w:rsidP="00FE09CC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</w:t>
      </w:r>
      <w:r w:rsidR="00CD1362" w:rsidRPr="00CD1362">
        <w:rPr>
          <w:sz w:val="28"/>
          <w:szCs w:val="28"/>
        </w:rPr>
        <w:t xml:space="preserve"> ПРОГРАММЫ</w:t>
      </w:r>
      <w:r>
        <w:rPr>
          <w:sz w:val="28"/>
          <w:szCs w:val="28"/>
        </w:rPr>
        <w:t xml:space="preserve"> ДУБОВСКОГО РАЙОНА</w:t>
      </w:r>
    </w:p>
    <w:p w:rsidR="00B24475" w:rsidRDefault="00CD1362" w:rsidP="00FE09CC">
      <w:pPr>
        <w:jc w:val="center"/>
        <w:rPr>
          <w:sz w:val="28"/>
          <w:szCs w:val="28"/>
        </w:rPr>
      </w:pPr>
      <w:r w:rsidRPr="00CD1362">
        <w:rPr>
          <w:sz w:val="28"/>
          <w:szCs w:val="28"/>
        </w:rPr>
        <w:t>«ДОСТУПНАЯ СРЕДА»</w:t>
      </w:r>
    </w:p>
    <w:tbl>
      <w:tblPr>
        <w:tblW w:w="5000" w:type="pct"/>
        <w:tblLook w:val="04A0"/>
      </w:tblPr>
      <w:tblGrid>
        <w:gridCol w:w="2406"/>
        <w:gridCol w:w="573"/>
        <w:gridCol w:w="471"/>
        <w:gridCol w:w="356"/>
        <w:gridCol w:w="5662"/>
      </w:tblGrid>
      <w:tr w:rsidR="003D1282" w:rsidRPr="00890373" w:rsidTr="00F923B2">
        <w:trPr>
          <w:trHeight w:val="20"/>
        </w:trPr>
        <w:tc>
          <w:tcPr>
            <w:tcW w:w="345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24475" w:rsidRPr="00890373" w:rsidRDefault="00B24475" w:rsidP="00B24475">
            <w:pPr>
              <w:spacing w:line="20" w:lineRule="atLeast"/>
              <w:rPr>
                <w:rFonts w:eastAsia="Calibri"/>
                <w:bCs/>
                <w:sz w:val="28"/>
                <w:szCs w:val="28"/>
              </w:rPr>
            </w:pPr>
            <w:r w:rsidRPr="00890373">
              <w:rPr>
                <w:rFonts w:eastAsia="Calibri"/>
                <w:bCs/>
                <w:sz w:val="28"/>
                <w:szCs w:val="28"/>
              </w:rPr>
              <w:t xml:space="preserve">Наименование  </w:t>
            </w:r>
            <w:r>
              <w:rPr>
                <w:rFonts w:eastAsia="Calibri"/>
                <w:bCs/>
                <w:sz w:val="28"/>
                <w:szCs w:val="28"/>
              </w:rPr>
              <w:t xml:space="preserve">муниципальной </w:t>
            </w:r>
            <w:r w:rsidRPr="00890373">
              <w:rPr>
                <w:rFonts w:eastAsia="Calibri"/>
                <w:bCs/>
                <w:sz w:val="28"/>
                <w:szCs w:val="28"/>
              </w:rPr>
              <w:t xml:space="preserve"> программы </w:t>
            </w:r>
          </w:p>
        </w:tc>
        <w:tc>
          <w:tcPr>
            <w:tcW w:w="356" w:type="dxa"/>
            <w:hideMark/>
          </w:tcPr>
          <w:p w:rsidR="00B24475" w:rsidRPr="00890373" w:rsidRDefault="00B24475" w:rsidP="00B24475">
            <w:pPr>
              <w:spacing w:line="20" w:lineRule="atLeast"/>
              <w:jc w:val="both"/>
              <w:rPr>
                <w:rFonts w:eastAsia="Calibri"/>
                <w:sz w:val="28"/>
                <w:szCs w:val="28"/>
              </w:rPr>
            </w:pPr>
            <w:r w:rsidRPr="00890373">
              <w:rPr>
                <w:rFonts w:eastAsia="Calibri"/>
                <w:sz w:val="28"/>
                <w:szCs w:val="28"/>
              </w:rPr>
              <w:t>–</w:t>
            </w:r>
          </w:p>
        </w:tc>
        <w:tc>
          <w:tcPr>
            <w:tcW w:w="566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24475" w:rsidRPr="00890373" w:rsidRDefault="00B24475" w:rsidP="007E7365">
            <w:pPr>
              <w:spacing w:line="20" w:lineRule="atLeast"/>
              <w:jc w:val="both"/>
              <w:rPr>
                <w:rFonts w:eastAsia="Calibri"/>
                <w:kern w:val="2"/>
                <w:sz w:val="28"/>
                <w:szCs w:val="28"/>
              </w:rPr>
            </w:pPr>
            <w:r>
              <w:rPr>
                <w:rFonts w:eastAsia="Calibri"/>
                <w:kern w:val="2"/>
                <w:sz w:val="28"/>
                <w:szCs w:val="28"/>
              </w:rPr>
              <w:t xml:space="preserve">муниципальная 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программа </w:t>
            </w:r>
            <w:r w:rsidR="007E7365">
              <w:rPr>
                <w:rFonts w:eastAsia="Calibri"/>
                <w:kern w:val="2"/>
                <w:sz w:val="28"/>
                <w:szCs w:val="28"/>
              </w:rPr>
              <w:t>Дубовского района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«Доступная среда» (далее – </w:t>
            </w:r>
            <w:r>
              <w:rPr>
                <w:rFonts w:eastAsia="Calibri"/>
                <w:kern w:val="2"/>
                <w:sz w:val="28"/>
                <w:szCs w:val="28"/>
              </w:rPr>
              <w:t xml:space="preserve">муниципальная 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программа)</w:t>
            </w:r>
          </w:p>
        </w:tc>
      </w:tr>
      <w:tr w:rsidR="003D1282" w:rsidRPr="00890373" w:rsidTr="00F923B2">
        <w:trPr>
          <w:trHeight w:val="20"/>
        </w:trPr>
        <w:tc>
          <w:tcPr>
            <w:tcW w:w="345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24475" w:rsidRPr="00890373" w:rsidRDefault="00B24475" w:rsidP="00B24475">
            <w:pPr>
              <w:spacing w:line="20" w:lineRule="atLeast"/>
              <w:rPr>
                <w:rFonts w:eastAsia="Calibri"/>
                <w:bCs/>
                <w:sz w:val="28"/>
                <w:szCs w:val="28"/>
              </w:rPr>
            </w:pPr>
            <w:r w:rsidRPr="00890373">
              <w:rPr>
                <w:rFonts w:eastAsia="Calibri"/>
                <w:bCs/>
                <w:sz w:val="28"/>
                <w:szCs w:val="28"/>
              </w:rPr>
              <w:t xml:space="preserve">Ответственный исполнитель </w:t>
            </w:r>
            <w:r>
              <w:rPr>
                <w:rFonts w:eastAsia="Calibri"/>
                <w:bCs/>
                <w:sz w:val="28"/>
                <w:szCs w:val="28"/>
              </w:rPr>
              <w:t>муниципальной</w:t>
            </w:r>
            <w:r w:rsidRPr="00890373">
              <w:rPr>
                <w:rFonts w:eastAsia="Calibri"/>
                <w:bCs/>
                <w:sz w:val="28"/>
                <w:szCs w:val="28"/>
              </w:rPr>
              <w:t xml:space="preserve"> программы </w:t>
            </w:r>
          </w:p>
        </w:tc>
        <w:tc>
          <w:tcPr>
            <w:tcW w:w="356" w:type="dxa"/>
            <w:hideMark/>
          </w:tcPr>
          <w:p w:rsidR="00B24475" w:rsidRPr="00890373" w:rsidRDefault="00B24475" w:rsidP="00B24475">
            <w:pPr>
              <w:spacing w:line="20" w:lineRule="atLeast"/>
              <w:jc w:val="both"/>
              <w:rPr>
                <w:rFonts w:eastAsia="Calibri"/>
                <w:sz w:val="28"/>
                <w:szCs w:val="28"/>
              </w:rPr>
            </w:pPr>
            <w:r w:rsidRPr="00890373">
              <w:rPr>
                <w:rFonts w:eastAsia="Calibri"/>
                <w:sz w:val="28"/>
                <w:szCs w:val="28"/>
              </w:rPr>
              <w:t>–</w:t>
            </w:r>
          </w:p>
        </w:tc>
        <w:tc>
          <w:tcPr>
            <w:tcW w:w="566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B24475" w:rsidRPr="00890373" w:rsidRDefault="00B24475" w:rsidP="00B24475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>
              <w:rPr>
                <w:rFonts w:eastAsia="Calibri"/>
                <w:kern w:val="2"/>
                <w:sz w:val="28"/>
                <w:szCs w:val="28"/>
              </w:rPr>
              <w:t xml:space="preserve">управление социальной </w:t>
            </w:r>
            <w:proofErr w:type="gramStart"/>
            <w:r>
              <w:rPr>
                <w:rFonts w:eastAsia="Calibri"/>
                <w:kern w:val="2"/>
                <w:sz w:val="28"/>
                <w:szCs w:val="28"/>
              </w:rPr>
              <w:t>защиты населения Администрации Дубовского района Ростовской области</w:t>
            </w:r>
            <w:proofErr w:type="gramEnd"/>
          </w:p>
          <w:p w:rsidR="00B24475" w:rsidRPr="00890373" w:rsidRDefault="00B24475" w:rsidP="00B24475">
            <w:pPr>
              <w:spacing w:line="20" w:lineRule="atLeast"/>
              <w:jc w:val="both"/>
              <w:rPr>
                <w:rFonts w:eastAsia="Calibri"/>
                <w:kern w:val="2"/>
                <w:sz w:val="28"/>
                <w:szCs w:val="28"/>
              </w:rPr>
            </w:pPr>
          </w:p>
        </w:tc>
      </w:tr>
      <w:tr w:rsidR="003D1282" w:rsidRPr="00890373" w:rsidTr="00F923B2">
        <w:trPr>
          <w:trHeight w:val="20"/>
        </w:trPr>
        <w:tc>
          <w:tcPr>
            <w:tcW w:w="345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24475" w:rsidRPr="00890373" w:rsidRDefault="00B24475" w:rsidP="00B24475">
            <w:pPr>
              <w:spacing w:line="20" w:lineRule="atLeast"/>
              <w:rPr>
                <w:rFonts w:eastAsia="Calibri"/>
                <w:bCs/>
                <w:sz w:val="28"/>
                <w:szCs w:val="28"/>
              </w:rPr>
            </w:pPr>
            <w:r w:rsidRPr="00890373">
              <w:rPr>
                <w:rFonts w:eastAsia="Calibri"/>
                <w:bCs/>
                <w:sz w:val="28"/>
                <w:szCs w:val="28"/>
              </w:rPr>
              <w:t xml:space="preserve">Соисполнители </w:t>
            </w:r>
            <w:r>
              <w:rPr>
                <w:rFonts w:eastAsia="Calibri"/>
                <w:bCs/>
                <w:sz w:val="28"/>
                <w:szCs w:val="28"/>
              </w:rPr>
              <w:t xml:space="preserve">муниципальной </w:t>
            </w:r>
            <w:r w:rsidRPr="00890373">
              <w:rPr>
                <w:rFonts w:eastAsia="Calibri"/>
                <w:bCs/>
                <w:sz w:val="28"/>
                <w:szCs w:val="28"/>
              </w:rPr>
              <w:t xml:space="preserve"> программы </w:t>
            </w:r>
          </w:p>
        </w:tc>
        <w:tc>
          <w:tcPr>
            <w:tcW w:w="356" w:type="dxa"/>
            <w:hideMark/>
          </w:tcPr>
          <w:p w:rsidR="00B24475" w:rsidRPr="00890373" w:rsidRDefault="00B24475" w:rsidP="00B24475">
            <w:pPr>
              <w:spacing w:line="20" w:lineRule="atLeast"/>
              <w:jc w:val="both"/>
              <w:rPr>
                <w:rFonts w:eastAsia="Calibri"/>
                <w:sz w:val="28"/>
                <w:szCs w:val="28"/>
              </w:rPr>
            </w:pPr>
            <w:r w:rsidRPr="00890373">
              <w:rPr>
                <w:rFonts w:eastAsia="Calibri"/>
                <w:sz w:val="28"/>
                <w:szCs w:val="28"/>
              </w:rPr>
              <w:t>–</w:t>
            </w:r>
          </w:p>
        </w:tc>
        <w:tc>
          <w:tcPr>
            <w:tcW w:w="566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B24475" w:rsidRPr="00890373" w:rsidRDefault="00B24475" w:rsidP="00B24475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>отсутствуют</w:t>
            </w:r>
          </w:p>
          <w:p w:rsidR="00B24475" w:rsidRPr="00890373" w:rsidRDefault="00B24475" w:rsidP="00B24475">
            <w:pPr>
              <w:spacing w:line="20" w:lineRule="atLeast"/>
              <w:jc w:val="both"/>
              <w:rPr>
                <w:rFonts w:eastAsia="Calibri"/>
                <w:kern w:val="2"/>
                <w:sz w:val="28"/>
                <w:szCs w:val="28"/>
              </w:rPr>
            </w:pPr>
          </w:p>
        </w:tc>
      </w:tr>
      <w:tr w:rsidR="003D1282" w:rsidRPr="00890373" w:rsidTr="00F923B2">
        <w:trPr>
          <w:trHeight w:val="20"/>
        </w:trPr>
        <w:tc>
          <w:tcPr>
            <w:tcW w:w="345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24475" w:rsidRPr="00890373" w:rsidRDefault="00B24475" w:rsidP="00B24475">
            <w:pPr>
              <w:rPr>
                <w:rFonts w:eastAsia="Calibri"/>
                <w:bCs/>
                <w:sz w:val="28"/>
                <w:szCs w:val="28"/>
              </w:rPr>
            </w:pPr>
            <w:r w:rsidRPr="00890373">
              <w:rPr>
                <w:rFonts w:eastAsia="Calibri"/>
                <w:bCs/>
                <w:sz w:val="28"/>
                <w:szCs w:val="28"/>
              </w:rPr>
              <w:t>Участники</w:t>
            </w:r>
          </w:p>
          <w:p w:rsidR="00B24475" w:rsidRPr="00890373" w:rsidRDefault="00B24475" w:rsidP="00B24475">
            <w:pPr>
              <w:spacing w:line="20" w:lineRule="atLeast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муниципальной</w:t>
            </w:r>
            <w:r w:rsidRPr="00890373">
              <w:rPr>
                <w:rFonts w:eastAsia="Calibri"/>
                <w:bCs/>
                <w:sz w:val="28"/>
                <w:szCs w:val="28"/>
              </w:rPr>
              <w:t xml:space="preserve"> программы </w:t>
            </w:r>
          </w:p>
        </w:tc>
        <w:tc>
          <w:tcPr>
            <w:tcW w:w="356" w:type="dxa"/>
            <w:hideMark/>
          </w:tcPr>
          <w:p w:rsidR="00B24475" w:rsidRPr="00890373" w:rsidRDefault="00B24475" w:rsidP="00B24475">
            <w:pPr>
              <w:spacing w:line="20" w:lineRule="atLeast"/>
              <w:jc w:val="both"/>
              <w:rPr>
                <w:rFonts w:eastAsia="Calibri"/>
                <w:sz w:val="28"/>
                <w:szCs w:val="28"/>
              </w:rPr>
            </w:pPr>
            <w:r w:rsidRPr="00890373">
              <w:rPr>
                <w:rFonts w:eastAsia="Calibri"/>
                <w:sz w:val="28"/>
                <w:szCs w:val="28"/>
              </w:rPr>
              <w:t>–</w:t>
            </w:r>
          </w:p>
        </w:tc>
        <w:tc>
          <w:tcPr>
            <w:tcW w:w="566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24475" w:rsidRDefault="007E7365" w:rsidP="007E7365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>
              <w:rPr>
                <w:rFonts w:eastAsia="Calibri"/>
                <w:kern w:val="2"/>
                <w:sz w:val="28"/>
                <w:szCs w:val="28"/>
              </w:rPr>
              <w:t>Управление социальной защиты населения</w:t>
            </w:r>
          </w:p>
          <w:p w:rsidR="00B02AFB" w:rsidRPr="00890373" w:rsidRDefault="00B02AFB" w:rsidP="007E7365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>
              <w:rPr>
                <w:rFonts w:eastAsia="Calibri"/>
                <w:kern w:val="2"/>
                <w:sz w:val="28"/>
                <w:szCs w:val="28"/>
              </w:rPr>
              <w:t>Администрации Дубовского района Ростовской области</w:t>
            </w:r>
          </w:p>
        </w:tc>
      </w:tr>
      <w:tr w:rsidR="003D1282" w:rsidRPr="00890373" w:rsidTr="00F923B2">
        <w:trPr>
          <w:trHeight w:val="20"/>
        </w:trPr>
        <w:tc>
          <w:tcPr>
            <w:tcW w:w="345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24475" w:rsidRPr="00890373" w:rsidRDefault="00B24475" w:rsidP="00B24475">
            <w:pPr>
              <w:spacing w:line="20" w:lineRule="atLeast"/>
              <w:rPr>
                <w:rFonts w:eastAsia="Calibri"/>
                <w:bCs/>
                <w:sz w:val="28"/>
                <w:szCs w:val="28"/>
              </w:rPr>
            </w:pPr>
            <w:r w:rsidRPr="00890373">
              <w:rPr>
                <w:rFonts w:eastAsia="Calibri"/>
                <w:bCs/>
                <w:sz w:val="28"/>
                <w:szCs w:val="28"/>
              </w:rPr>
              <w:t xml:space="preserve">Подпрограммы </w:t>
            </w:r>
            <w:r>
              <w:rPr>
                <w:rFonts w:eastAsia="Calibri"/>
                <w:bCs/>
                <w:sz w:val="28"/>
                <w:szCs w:val="28"/>
              </w:rPr>
              <w:t>муниципальной</w:t>
            </w:r>
            <w:r w:rsidRPr="00890373">
              <w:rPr>
                <w:rFonts w:eastAsia="Calibri"/>
                <w:bCs/>
                <w:sz w:val="28"/>
                <w:szCs w:val="28"/>
              </w:rPr>
              <w:t xml:space="preserve"> программы </w:t>
            </w:r>
          </w:p>
        </w:tc>
        <w:tc>
          <w:tcPr>
            <w:tcW w:w="356" w:type="dxa"/>
            <w:hideMark/>
          </w:tcPr>
          <w:p w:rsidR="00B24475" w:rsidRPr="00890373" w:rsidRDefault="00B24475" w:rsidP="00B24475">
            <w:pPr>
              <w:spacing w:line="20" w:lineRule="atLeast"/>
              <w:jc w:val="both"/>
              <w:rPr>
                <w:rFonts w:eastAsia="Calibri"/>
                <w:sz w:val="28"/>
                <w:szCs w:val="28"/>
              </w:rPr>
            </w:pPr>
            <w:r w:rsidRPr="00890373">
              <w:rPr>
                <w:rFonts w:eastAsia="Calibri"/>
                <w:sz w:val="28"/>
                <w:szCs w:val="28"/>
              </w:rPr>
              <w:t xml:space="preserve">– </w:t>
            </w:r>
          </w:p>
        </w:tc>
        <w:tc>
          <w:tcPr>
            <w:tcW w:w="566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24475" w:rsidRPr="00890373" w:rsidRDefault="00B24475" w:rsidP="00B24475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1. 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</w:t>
            </w:r>
            <w:proofErr w:type="spellStart"/>
            <w:r w:rsidRPr="00890373">
              <w:rPr>
                <w:rFonts w:eastAsia="Calibri"/>
                <w:kern w:val="2"/>
                <w:sz w:val="28"/>
                <w:szCs w:val="28"/>
              </w:rPr>
              <w:t>маломобильными</w:t>
            </w:r>
            <w:proofErr w:type="spellEnd"/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группами населения».</w:t>
            </w:r>
          </w:p>
          <w:p w:rsidR="00B24475" w:rsidRPr="00890373" w:rsidRDefault="00B24475" w:rsidP="00B24475">
            <w:pPr>
              <w:spacing w:line="20" w:lineRule="atLeast"/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>2. «Социальная интеграция инвалидов и других маломобильных групп населения в общество»</w:t>
            </w:r>
          </w:p>
        </w:tc>
      </w:tr>
      <w:tr w:rsidR="003D1282" w:rsidRPr="00890373" w:rsidTr="00F923B2">
        <w:trPr>
          <w:trHeight w:val="20"/>
        </w:trPr>
        <w:tc>
          <w:tcPr>
            <w:tcW w:w="345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24475" w:rsidRPr="00890373" w:rsidRDefault="00B24475" w:rsidP="00B24475">
            <w:pPr>
              <w:rPr>
                <w:rFonts w:eastAsia="Calibri"/>
                <w:bCs/>
                <w:sz w:val="28"/>
                <w:szCs w:val="28"/>
              </w:rPr>
            </w:pPr>
            <w:r w:rsidRPr="00890373">
              <w:rPr>
                <w:rFonts w:eastAsia="Calibri"/>
                <w:bCs/>
                <w:sz w:val="28"/>
                <w:szCs w:val="28"/>
              </w:rPr>
              <w:t xml:space="preserve">Программно-целевые инструменты </w:t>
            </w:r>
          </w:p>
          <w:p w:rsidR="00B24475" w:rsidRPr="00890373" w:rsidRDefault="00B24475" w:rsidP="00B24475">
            <w:pPr>
              <w:spacing w:line="20" w:lineRule="atLeast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муниципальной</w:t>
            </w:r>
            <w:r w:rsidRPr="00890373">
              <w:rPr>
                <w:rFonts w:eastAsia="Calibri"/>
                <w:bCs/>
                <w:sz w:val="28"/>
                <w:szCs w:val="28"/>
              </w:rPr>
              <w:t xml:space="preserve"> программы </w:t>
            </w:r>
          </w:p>
        </w:tc>
        <w:tc>
          <w:tcPr>
            <w:tcW w:w="356" w:type="dxa"/>
            <w:hideMark/>
          </w:tcPr>
          <w:p w:rsidR="00B24475" w:rsidRPr="00890373" w:rsidRDefault="00B24475" w:rsidP="00B24475">
            <w:pPr>
              <w:spacing w:line="20" w:lineRule="atLeast"/>
              <w:jc w:val="both"/>
              <w:rPr>
                <w:rFonts w:eastAsia="Calibri"/>
                <w:sz w:val="28"/>
                <w:szCs w:val="28"/>
              </w:rPr>
            </w:pPr>
            <w:r w:rsidRPr="00890373">
              <w:rPr>
                <w:rFonts w:eastAsia="Calibri"/>
                <w:sz w:val="28"/>
                <w:szCs w:val="28"/>
              </w:rPr>
              <w:t>–</w:t>
            </w:r>
          </w:p>
        </w:tc>
        <w:tc>
          <w:tcPr>
            <w:tcW w:w="566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24475" w:rsidRPr="00890373" w:rsidRDefault="00B24475" w:rsidP="00B24475">
            <w:pPr>
              <w:spacing w:line="20" w:lineRule="atLeast"/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>отсутствуют</w:t>
            </w:r>
          </w:p>
        </w:tc>
      </w:tr>
      <w:tr w:rsidR="003D1282" w:rsidRPr="00890373" w:rsidTr="00F923B2">
        <w:trPr>
          <w:trHeight w:val="20"/>
        </w:trPr>
        <w:tc>
          <w:tcPr>
            <w:tcW w:w="345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24475" w:rsidRPr="00890373" w:rsidRDefault="00B24475" w:rsidP="00B24475">
            <w:pPr>
              <w:spacing w:line="20" w:lineRule="atLeast"/>
              <w:rPr>
                <w:rFonts w:eastAsia="Calibri"/>
                <w:bCs/>
                <w:sz w:val="28"/>
                <w:szCs w:val="28"/>
              </w:rPr>
            </w:pPr>
            <w:r w:rsidRPr="00890373">
              <w:rPr>
                <w:rFonts w:eastAsia="Calibri"/>
                <w:bCs/>
                <w:sz w:val="28"/>
                <w:szCs w:val="28"/>
              </w:rPr>
              <w:t xml:space="preserve">Цель </w:t>
            </w:r>
            <w:r>
              <w:rPr>
                <w:rFonts w:eastAsia="Calibri"/>
                <w:bCs/>
                <w:sz w:val="28"/>
                <w:szCs w:val="28"/>
              </w:rPr>
              <w:t>муниципальной</w:t>
            </w:r>
            <w:r w:rsidRPr="00890373">
              <w:rPr>
                <w:rFonts w:eastAsia="Calibri"/>
                <w:bCs/>
                <w:sz w:val="28"/>
                <w:szCs w:val="28"/>
              </w:rPr>
              <w:t xml:space="preserve"> программы </w:t>
            </w:r>
          </w:p>
        </w:tc>
        <w:tc>
          <w:tcPr>
            <w:tcW w:w="356" w:type="dxa"/>
            <w:hideMark/>
          </w:tcPr>
          <w:p w:rsidR="00B24475" w:rsidRPr="00890373" w:rsidRDefault="00B24475" w:rsidP="00B24475">
            <w:pPr>
              <w:spacing w:line="20" w:lineRule="atLeast"/>
              <w:jc w:val="both"/>
              <w:rPr>
                <w:rFonts w:eastAsia="Calibri"/>
                <w:sz w:val="28"/>
                <w:szCs w:val="28"/>
              </w:rPr>
            </w:pPr>
            <w:r w:rsidRPr="00890373">
              <w:rPr>
                <w:rFonts w:eastAsia="Calibri"/>
                <w:sz w:val="28"/>
                <w:szCs w:val="28"/>
              </w:rPr>
              <w:t>–</w:t>
            </w:r>
          </w:p>
        </w:tc>
        <w:tc>
          <w:tcPr>
            <w:tcW w:w="566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24475" w:rsidRPr="00890373" w:rsidRDefault="00B24475" w:rsidP="00B24475">
            <w:pPr>
              <w:spacing w:line="20" w:lineRule="atLeast"/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 (людей, испытывающих </w:t>
            </w:r>
            <w:proofErr w:type="spellStart"/>
            <w:proofErr w:type="gramStart"/>
            <w:r w:rsidRPr="00890373">
              <w:rPr>
                <w:rFonts w:eastAsia="Calibri"/>
                <w:kern w:val="2"/>
                <w:sz w:val="28"/>
                <w:szCs w:val="28"/>
              </w:rPr>
              <w:t>затруд</w:t>
            </w:r>
            <w:r>
              <w:rPr>
                <w:rFonts w:eastAsia="Calibri"/>
                <w:kern w:val="2"/>
                <w:sz w:val="28"/>
                <w:szCs w:val="28"/>
              </w:rPr>
              <w:t>-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>нения</w:t>
            </w:r>
            <w:proofErr w:type="spellEnd"/>
            <w:proofErr w:type="gramEnd"/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при самостоятельном передвижении, 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lastRenderedPageBreak/>
              <w:t xml:space="preserve">получении услуг, необходимой информации) на территории </w:t>
            </w:r>
            <w:r>
              <w:rPr>
                <w:rFonts w:eastAsia="Calibri"/>
                <w:kern w:val="2"/>
                <w:sz w:val="28"/>
                <w:szCs w:val="28"/>
              </w:rPr>
              <w:t xml:space="preserve">Дубовского района 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>Ростовской области</w:t>
            </w:r>
          </w:p>
        </w:tc>
      </w:tr>
      <w:tr w:rsidR="003D1282" w:rsidRPr="00890373" w:rsidTr="00F923B2">
        <w:trPr>
          <w:trHeight w:val="20"/>
        </w:trPr>
        <w:tc>
          <w:tcPr>
            <w:tcW w:w="345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24475" w:rsidRPr="00890373" w:rsidRDefault="00B24475" w:rsidP="00B24475">
            <w:pPr>
              <w:spacing w:line="20" w:lineRule="atLeast"/>
              <w:rPr>
                <w:rFonts w:eastAsia="Calibri"/>
                <w:bCs/>
                <w:sz w:val="28"/>
                <w:szCs w:val="28"/>
              </w:rPr>
            </w:pPr>
            <w:r w:rsidRPr="00890373">
              <w:rPr>
                <w:rFonts w:eastAsia="Calibri"/>
                <w:bCs/>
                <w:sz w:val="28"/>
                <w:szCs w:val="28"/>
              </w:rPr>
              <w:lastRenderedPageBreak/>
              <w:t xml:space="preserve">Задачи </w:t>
            </w:r>
            <w:r>
              <w:rPr>
                <w:rFonts w:eastAsia="Calibri"/>
                <w:bCs/>
                <w:sz w:val="28"/>
                <w:szCs w:val="28"/>
              </w:rPr>
              <w:t xml:space="preserve">муниципальной </w:t>
            </w:r>
            <w:r w:rsidRPr="00890373">
              <w:rPr>
                <w:rFonts w:eastAsia="Calibri"/>
                <w:bCs/>
                <w:sz w:val="28"/>
                <w:szCs w:val="28"/>
              </w:rPr>
              <w:t xml:space="preserve"> программы </w:t>
            </w:r>
          </w:p>
        </w:tc>
        <w:tc>
          <w:tcPr>
            <w:tcW w:w="356" w:type="dxa"/>
            <w:hideMark/>
          </w:tcPr>
          <w:p w:rsidR="00B24475" w:rsidRPr="00890373" w:rsidRDefault="00B24475" w:rsidP="00B24475">
            <w:pPr>
              <w:spacing w:line="20" w:lineRule="atLeast"/>
              <w:jc w:val="both"/>
              <w:rPr>
                <w:rFonts w:eastAsia="Calibri"/>
                <w:sz w:val="28"/>
                <w:szCs w:val="28"/>
              </w:rPr>
            </w:pPr>
            <w:r w:rsidRPr="00890373">
              <w:rPr>
                <w:rFonts w:eastAsia="Calibri"/>
                <w:sz w:val="28"/>
                <w:szCs w:val="28"/>
              </w:rPr>
              <w:t>–</w:t>
            </w:r>
          </w:p>
        </w:tc>
        <w:tc>
          <w:tcPr>
            <w:tcW w:w="566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24475" w:rsidRPr="00890373" w:rsidRDefault="00B24475" w:rsidP="00B24475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>формирование к 2030 году условий для беспрепятственного доступа к объектам и услугам в приоритетных сферах жизнедеятельности инвалидов и других маломобильных групп населения;</w:t>
            </w:r>
          </w:p>
          <w:p w:rsidR="00B24475" w:rsidRPr="00890373" w:rsidRDefault="00B24475" w:rsidP="00B24475">
            <w:pPr>
              <w:spacing w:line="20" w:lineRule="atLeast"/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>совершенствование механизма предоставления услуг в сфере реабилитации с целью интеграции инвалидов в общество</w:t>
            </w:r>
          </w:p>
        </w:tc>
      </w:tr>
      <w:tr w:rsidR="003D1282" w:rsidRPr="00890373" w:rsidTr="00F923B2">
        <w:trPr>
          <w:trHeight w:val="20"/>
        </w:trPr>
        <w:tc>
          <w:tcPr>
            <w:tcW w:w="345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24475" w:rsidRPr="00890373" w:rsidRDefault="00B24475" w:rsidP="007E7365">
            <w:pPr>
              <w:spacing w:line="20" w:lineRule="atLeast"/>
              <w:rPr>
                <w:rFonts w:eastAsia="Calibri"/>
                <w:bCs/>
                <w:sz w:val="28"/>
                <w:szCs w:val="28"/>
              </w:rPr>
            </w:pPr>
            <w:r w:rsidRPr="00890373">
              <w:rPr>
                <w:rFonts w:eastAsia="Calibri"/>
                <w:bCs/>
                <w:sz w:val="28"/>
                <w:szCs w:val="28"/>
              </w:rPr>
              <w:t xml:space="preserve">Целевые  показатели  </w:t>
            </w:r>
            <w:r>
              <w:rPr>
                <w:rFonts w:eastAsia="Calibri"/>
                <w:bCs/>
                <w:sz w:val="28"/>
                <w:szCs w:val="28"/>
              </w:rPr>
              <w:t xml:space="preserve">муниципальной </w:t>
            </w:r>
            <w:r w:rsidRPr="00890373">
              <w:rPr>
                <w:rFonts w:eastAsia="Calibri"/>
                <w:bCs/>
                <w:sz w:val="28"/>
                <w:szCs w:val="28"/>
              </w:rPr>
              <w:t xml:space="preserve"> программы </w:t>
            </w:r>
          </w:p>
        </w:tc>
        <w:tc>
          <w:tcPr>
            <w:tcW w:w="356" w:type="dxa"/>
            <w:hideMark/>
          </w:tcPr>
          <w:p w:rsidR="00B24475" w:rsidRPr="00890373" w:rsidRDefault="00B24475" w:rsidP="00B24475">
            <w:pPr>
              <w:spacing w:line="20" w:lineRule="atLeast"/>
              <w:jc w:val="both"/>
              <w:rPr>
                <w:rFonts w:eastAsia="Calibri"/>
                <w:sz w:val="28"/>
                <w:szCs w:val="28"/>
              </w:rPr>
            </w:pPr>
            <w:r w:rsidRPr="00890373">
              <w:rPr>
                <w:rFonts w:eastAsia="Calibri"/>
                <w:sz w:val="28"/>
                <w:szCs w:val="28"/>
              </w:rPr>
              <w:t>–</w:t>
            </w:r>
          </w:p>
        </w:tc>
        <w:tc>
          <w:tcPr>
            <w:tcW w:w="566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24475" w:rsidRPr="00890373" w:rsidRDefault="00B24475" w:rsidP="00B24475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доля инвалидов, положительно оценивающих уровень доступности приоритетных объектов социальной инфраструктуры и услуг в приоритетных сферах жизнедеятельности, в общей численности опрошенных </w:t>
            </w:r>
            <w:proofErr w:type="spellStart"/>
            <w:proofErr w:type="gramStart"/>
            <w:r w:rsidRPr="00890373">
              <w:rPr>
                <w:rFonts w:eastAsia="Calibri"/>
                <w:kern w:val="2"/>
                <w:sz w:val="28"/>
                <w:szCs w:val="28"/>
              </w:rPr>
              <w:t>инва</w:t>
            </w:r>
            <w:r>
              <w:rPr>
                <w:rFonts w:eastAsia="Calibri"/>
                <w:kern w:val="2"/>
                <w:sz w:val="28"/>
                <w:szCs w:val="28"/>
              </w:rPr>
              <w:t>-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>лидов</w:t>
            </w:r>
            <w:proofErr w:type="spellEnd"/>
            <w:proofErr w:type="gramEnd"/>
            <w:r>
              <w:rPr>
                <w:rFonts w:eastAsia="Calibri"/>
                <w:kern w:val="2"/>
                <w:sz w:val="28"/>
                <w:szCs w:val="28"/>
              </w:rPr>
              <w:t>;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</w:t>
            </w:r>
          </w:p>
          <w:p w:rsidR="00B24475" w:rsidRPr="00890373" w:rsidRDefault="00B24475" w:rsidP="00B24475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доля доступных для инвалидов и других маломобильных групп населения </w:t>
            </w:r>
            <w:proofErr w:type="spellStart"/>
            <w:proofErr w:type="gramStart"/>
            <w:r w:rsidRPr="00890373">
              <w:rPr>
                <w:rFonts w:eastAsia="Calibri"/>
                <w:kern w:val="2"/>
                <w:sz w:val="28"/>
                <w:szCs w:val="28"/>
              </w:rPr>
              <w:t>приоритет</w:t>
            </w:r>
            <w:r>
              <w:rPr>
                <w:rFonts w:eastAsia="Calibri"/>
                <w:kern w:val="2"/>
                <w:sz w:val="28"/>
                <w:szCs w:val="28"/>
              </w:rPr>
              <w:t>-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>ных</w:t>
            </w:r>
            <w:proofErr w:type="spellEnd"/>
            <w:proofErr w:type="gramEnd"/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объектов социальной, транспортной, инженерной инфраструктуры в общем количестве приоритетных объектов социальной инфраструктуры</w:t>
            </w:r>
          </w:p>
        </w:tc>
      </w:tr>
      <w:tr w:rsidR="003D1282" w:rsidRPr="00890373" w:rsidTr="00F923B2">
        <w:trPr>
          <w:trHeight w:val="20"/>
        </w:trPr>
        <w:tc>
          <w:tcPr>
            <w:tcW w:w="345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24475" w:rsidRPr="00890373" w:rsidRDefault="00B24475" w:rsidP="00B24475">
            <w:pPr>
              <w:spacing w:line="20" w:lineRule="atLeast"/>
              <w:rPr>
                <w:rFonts w:eastAsia="Calibri"/>
                <w:bCs/>
                <w:sz w:val="28"/>
                <w:szCs w:val="28"/>
              </w:rPr>
            </w:pPr>
            <w:r w:rsidRPr="00890373">
              <w:rPr>
                <w:rFonts w:eastAsia="Calibri"/>
                <w:bCs/>
                <w:sz w:val="28"/>
                <w:szCs w:val="28"/>
              </w:rPr>
              <w:t xml:space="preserve">Этапы и сроки </w:t>
            </w:r>
            <w:r w:rsidRPr="00890373">
              <w:rPr>
                <w:rFonts w:eastAsia="Calibri"/>
                <w:bCs/>
                <w:sz w:val="28"/>
                <w:szCs w:val="28"/>
              </w:rPr>
              <w:br/>
              <w:t xml:space="preserve">реализации </w:t>
            </w:r>
            <w:r>
              <w:rPr>
                <w:rFonts w:eastAsia="Calibri"/>
                <w:bCs/>
                <w:sz w:val="28"/>
                <w:szCs w:val="28"/>
              </w:rPr>
              <w:t>муниципальной</w:t>
            </w:r>
            <w:r w:rsidRPr="00890373">
              <w:rPr>
                <w:rFonts w:eastAsia="Calibri"/>
                <w:bCs/>
                <w:sz w:val="28"/>
                <w:szCs w:val="28"/>
              </w:rPr>
              <w:t xml:space="preserve"> программы </w:t>
            </w:r>
          </w:p>
        </w:tc>
        <w:tc>
          <w:tcPr>
            <w:tcW w:w="356" w:type="dxa"/>
            <w:hideMark/>
          </w:tcPr>
          <w:p w:rsidR="00B24475" w:rsidRPr="00890373" w:rsidRDefault="00B24475" w:rsidP="00B24475">
            <w:pPr>
              <w:spacing w:line="20" w:lineRule="atLeast"/>
              <w:jc w:val="both"/>
              <w:rPr>
                <w:rFonts w:eastAsia="Calibri"/>
                <w:sz w:val="28"/>
                <w:szCs w:val="28"/>
              </w:rPr>
            </w:pPr>
            <w:r w:rsidRPr="00890373">
              <w:rPr>
                <w:rFonts w:eastAsia="Calibri"/>
                <w:sz w:val="28"/>
                <w:szCs w:val="28"/>
              </w:rPr>
              <w:t>–</w:t>
            </w:r>
          </w:p>
        </w:tc>
        <w:tc>
          <w:tcPr>
            <w:tcW w:w="566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B24475" w:rsidRPr="00890373" w:rsidRDefault="00B24475" w:rsidP="00B24475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реализация </w:t>
            </w:r>
            <w:r>
              <w:rPr>
                <w:rFonts w:eastAsia="Calibri"/>
                <w:kern w:val="2"/>
                <w:sz w:val="28"/>
                <w:szCs w:val="28"/>
              </w:rPr>
              <w:t>муниципальной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программы запланирована на 2019 – 2030 годы </w:t>
            </w:r>
            <w:r w:rsidRPr="00890373">
              <w:rPr>
                <w:sz w:val="28"/>
                <w:szCs w:val="28"/>
              </w:rPr>
              <w:t>(этапы реализации программы не выделяются)</w:t>
            </w:r>
          </w:p>
          <w:p w:rsidR="00B24475" w:rsidRPr="00890373" w:rsidRDefault="00B24475" w:rsidP="00B24475">
            <w:pPr>
              <w:spacing w:line="20" w:lineRule="atLeast"/>
              <w:jc w:val="both"/>
              <w:rPr>
                <w:rFonts w:eastAsia="Calibri"/>
                <w:kern w:val="2"/>
                <w:sz w:val="28"/>
                <w:szCs w:val="28"/>
              </w:rPr>
            </w:pPr>
          </w:p>
        </w:tc>
      </w:tr>
      <w:tr w:rsidR="003D1282" w:rsidRPr="00890373" w:rsidTr="00F923B2">
        <w:trPr>
          <w:trHeight w:val="20"/>
        </w:trPr>
        <w:tc>
          <w:tcPr>
            <w:tcW w:w="345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24475" w:rsidRPr="00890373" w:rsidRDefault="00B24475" w:rsidP="00B24475">
            <w:pPr>
              <w:spacing w:line="20" w:lineRule="atLeast"/>
              <w:rPr>
                <w:rFonts w:eastAsia="Calibri"/>
                <w:bCs/>
                <w:sz w:val="28"/>
                <w:szCs w:val="28"/>
              </w:rPr>
            </w:pPr>
            <w:r w:rsidRPr="00890373">
              <w:rPr>
                <w:rFonts w:eastAsia="Calibri"/>
                <w:bCs/>
                <w:sz w:val="28"/>
                <w:szCs w:val="28"/>
              </w:rPr>
              <w:t xml:space="preserve">Ресурсное обеспечение  </w:t>
            </w:r>
            <w:r>
              <w:rPr>
                <w:rFonts w:eastAsia="Calibri"/>
                <w:bCs/>
                <w:sz w:val="28"/>
                <w:szCs w:val="28"/>
              </w:rPr>
              <w:t>муниципальной</w:t>
            </w:r>
            <w:r w:rsidRPr="00890373">
              <w:rPr>
                <w:rFonts w:eastAsia="Calibri"/>
                <w:bCs/>
                <w:sz w:val="28"/>
                <w:szCs w:val="28"/>
              </w:rPr>
              <w:t xml:space="preserve"> программы </w:t>
            </w:r>
          </w:p>
        </w:tc>
        <w:tc>
          <w:tcPr>
            <w:tcW w:w="356" w:type="dxa"/>
            <w:hideMark/>
          </w:tcPr>
          <w:p w:rsidR="00B24475" w:rsidRPr="00890373" w:rsidRDefault="00B24475" w:rsidP="00B24475">
            <w:pPr>
              <w:spacing w:line="20" w:lineRule="atLeast"/>
              <w:jc w:val="both"/>
              <w:rPr>
                <w:rFonts w:eastAsia="Calibri"/>
                <w:sz w:val="28"/>
                <w:szCs w:val="28"/>
              </w:rPr>
            </w:pPr>
            <w:r w:rsidRPr="00890373">
              <w:rPr>
                <w:rFonts w:eastAsia="Calibri"/>
                <w:sz w:val="28"/>
                <w:szCs w:val="28"/>
              </w:rPr>
              <w:t>–</w:t>
            </w:r>
          </w:p>
        </w:tc>
        <w:tc>
          <w:tcPr>
            <w:tcW w:w="566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24475" w:rsidRPr="00890373" w:rsidRDefault="00B24475" w:rsidP="00B24475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общий объем финансирования </w:t>
            </w:r>
            <w:r>
              <w:rPr>
                <w:rFonts w:eastAsia="Calibri"/>
                <w:kern w:val="2"/>
                <w:sz w:val="28"/>
                <w:szCs w:val="28"/>
              </w:rPr>
              <w:t>муниципальной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программы составляет </w:t>
            </w:r>
            <w:r w:rsidR="003D1282">
              <w:rPr>
                <w:rFonts w:eastAsia="Calibri"/>
                <w:kern w:val="2"/>
                <w:sz w:val="28"/>
                <w:szCs w:val="28"/>
              </w:rPr>
              <w:t>171,6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тыс. рублей, в том числе:</w:t>
            </w:r>
          </w:p>
          <w:p w:rsidR="00B24475" w:rsidRPr="00890373" w:rsidRDefault="00B24475" w:rsidP="00B24475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2019 год – </w:t>
            </w:r>
            <w:r w:rsidR="003D1282">
              <w:rPr>
                <w:rFonts w:eastAsia="Calibri"/>
                <w:kern w:val="2"/>
                <w:sz w:val="28"/>
                <w:szCs w:val="28"/>
              </w:rPr>
              <w:t>14,3</w:t>
            </w:r>
            <w:r w:rsidR="009217DD">
              <w:rPr>
                <w:rFonts w:eastAsia="Calibri"/>
                <w:kern w:val="2"/>
                <w:sz w:val="28"/>
                <w:szCs w:val="28"/>
              </w:rPr>
              <w:t xml:space="preserve"> 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>тыс. рублей;</w:t>
            </w:r>
          </w:p>
          <w:p w:rsidR="00B24475" w:rsidRPr="00890373" w:rsidRDefault="00B24475" w:rsidP="00B24475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2020 год – </w:t>
            </w:r>
            <w:r>
              <w:rPr>
                <w:rFonts w:eastAsia="Calibri"/>
                <w:kern w:val="2"/>
                <w:sz w:val="28"/>
                <w:szCs w:val="28"/>
              </w:rPr>
              <w:t>14,3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тыс. рублей;</w:t>
            </w:r>
          </w:p>
          <w:p w:rsidR="00B24475" w:rsidRPr="00890373" w:rsidRDefault="00B24475" w:rsidP="00B24475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2021 год – </w:t>
            </w:r>
            <w:r>
              <w:rPr>
                <w:rFonts w:eastAsia="Calibri"/>
                <w:kern w:val="2"/>
                <w:sz w:val="28"/>
                <w:szCs w:val="28"/>
              </w:rPr>
              <w:t>14,3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тыс. рублей;</w:t>
            </w:r>
          </w:p>
          <w:p w:rsidR="00B24475" w:rsidRPr="00890373" w:rsidRDefault="00B24475" w:rsidP="00B24475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2022 год – </w:t>
            </w:r>
            <w:r>
              <w:rPr>
                <w:rFonts w:eastAsia="Calibri"/>
                <w:kern w:val="2"/>
                <w:sz w:val="28"/>
                <w:szCs w:val="28"/>
              </w:rPr>
              <w:t>14,3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тыс. рублей;</w:t>
            </w:r>
          </w:p>
          <w:p w:rsidR="00B24475" w:rsidRPr="00890373" w:rsidRDefault="00B24475" w:rsidP="00B24475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2023 год – </w:t>
            </w:r>
            <w:r>
              <w:rPr>
                <w:rFonts w:eastAsia="Calibri"/>
                <w:kern w:val="2"/>
                <w:sz w:val="28"/>
                <w:szCs w:val="28"/>
              </w:rPr>
              <w:t>14,3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тыс. рублей;</w:t>
            </w:r>
          </w:p>
          <w:p w:rsidR="00B24475" w:rsidRPr="00890373" w:rsidRDefault="00B24475" w:rsidP="00B24475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2024 год – </w:t>
            </w:r>
            <w:r>
              <w:rPr>
                <w:rFonts w:eastAsia="Calibri"/>
                <w:kern w:val="2"/>
                <w:sz w:val="28"/>
                <w:szCs w:val="28"/>
              </w:rPr>
              <w:t>14,3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тыс. рублей;</w:t>
            </w:r>
          </w:p>
          <w:p w:rsidR="00B24475" w:rsidRPr="00890373" w:rsidRDefault="00B24475" w:rsidP="00B24475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2025 год – </w:t>
            </w:r>
            <w:r>
              <w:rPr>
                <w:rFonts w:eastAsia="Calibri"/>
                <w:kern w:val="2"/>
                <w:sz w:val="28"/>
                <w:szCs w:val="28"/>
              </w:rPr>
              <w:t>14,3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тыс. рублей;</w:t>
            </w:r>
          </w:p>
          <w:p w:rsidR="00B24475" w:rsidRPr="00890373" w:rsidRDefault="00B24475" w:rsidP="00B24475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2026 год – </w:t>
            </w:r>
            <w:r>
              <w:rPr>
                <w:rFonts w:eastAsia="Calibri"/>
                <w:kern w:val="2"/>
                <w:sz w:val="28"/>
                <w:szCs w:val="28"/>
              </w:rPr>
              <w:t>14,3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тыс. рублей;</w:t>
            </w:r>
          </w:p>
          <w:p w:rsidR="00B24475" w:rsidRPr="00890373" w:rsidRDefault="00B24475" w:rsidP="00B24475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2027 год – </w:t>
            </w:r>
            <w:r>
              <w:rPr>
                <w:rFonts w:eastAsia="Calibri"/>
                <w:kern w:val="2"/>
                <w:sz w:val="28"/>
                <w:szCs w:val="28"/>
              </w:rPr>
              <w:t>14,3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тыс. рублей;</w:t>
            </w:r>
          </w:p>
          <w:p w:rsidR="00B24475" w:rsidRPr="00890373" w:rsidRDefault="00B24475" w:rsidP="00B24475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2028 год – </w:t>
            </w:r>
            <w:r>
              <w:rPr>
                <w:rFonts w:eastAsia="Calibri"/>
                <w:kern w:val="2"/>
                <w:sz w:val="28"/>
                <w:szCs w:val="28"/>
              </w:rPr>
              <w:t>14,3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тыс. рублей;</w:t>
            </w:r>
          </w:p>
          <w:p w:rsidR="00B24475" w:rsidRPr="00890373" w:rsidRDefault="00B24475" w:rsidP="00B24475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2029 год – </w:t>
            </w:r>
            <w:r>
              <w:rPr>
                <w:rFonts w:eastAsia="Calibri"/>
                <w:kern w:val="2"/>
                <w:sz w:val="28"/>
                <w:szCs w:val="28"/>
              </w:rPr>
              <w:t>14,3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тыс. рублей;</w:t>
            </w:r>
          </w:p>
          <w:p w:rsidR="00B24475" w:rsidRPr="00890373" w:rsidRDefault="00B24475" w:rsidP="00B24475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2030 год – </w:t>
            </w:r>
            <w:r>
              <w:rPr>
                <w:rFonts w:eastAsia="Calibri"/>
                <w:kern w:val="2"/>
                <w:sz w:val="28"/>
                <w:szCs w:val="28"/>
              </w:rPr>
              <w:t>14,3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тыс. рублей</w:t>
            </w:r>
            <w:r w:rsidR="003D1282">
              <w:rPr>
                <w:rFonts w:eastAsia="Calibri"/>
                <w:kern w:val="2"/>
                <w:sz w:val="28"/>
                <w:szCs w:val="28"/>
              </w:rPr>
              <w:t>,</w:t>
            </w:r>
          </w:p>
          <w:p w:rsidR="00B24475" w:rsidRPr="00890373" w:rsidRDefault="00B24475" w:rsidP="00B24475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в том числе средства федерального бюджета – </w:t>
            </w:r>
            <w:r w:rsidR="003D1282">
              <w:rPr>
                <w:rFonts w:eastAsia="Calibri"/>
                <w:kern w:val="2"/>
                <w:sz w:val="28"/>
                <w:szCs w:val="28"/>
              </w:rPr>
              <w:t>171,6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> тыс. рублей, в том числе:</w:t>
            </w:r>
          </w:p>
          <w:p w:rsidR="003D1282" w:rsidRPr="00890373" w:rsidRDefault="003D1282" w:rsidP="003D1282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lastRenderedPageBreak/>
              <w:t xml:space="preserve">2019 год – </w:t>
            </w:r>
            <w:r>
              <w:rPr>
                <w:rFonts w:eastAsia="Calibri"/>
                <w:kern w:val="2"/>
                <w:sz w:val="28"/>
                <w:szCs w:val="28"/>
              </w:rPr>
              <w:t xml:space="preserve">14,3 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>тыс. рублей;</w:t>
            </w:r>
          </w:p>
          <w:p w:rsidR="003D1282" w:rsidRPr="00890373" w:rsidRDefault="003D1282" w:rsidP="003D1282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2020 год – </w:t>
            </w:r>
            <w:r>
              <w:rPr>
                <w:rFonts w:eastAsia="Calibri"/>
                <w:kern w:val="2"/>
                <w:sz w:val="28"/>
                <w:szCs w:val="28"/>
              </w:rPr>
              <w:t>14,3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тыс. рублей;</w:t>
            </w:r>
          </w:p>
          <w:p w:rsidR="003D1282" w:rsidRPr="00890373" w:rsidRDefault="003D1282" w:rsidP="003D1282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2021 год – </w:t>
            </w:r>
            <w:r>
              <w:rPr>
                <w:rFonts w:eastAsia="Calibri"/>
                <w:kern w:val="2"/>
                <w:sz w:val="28"/>
                <w:szCs w:val="28"/>
              </w:rPr>
              <w:t>14,3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тыс. рублей;</w:t>
            </w:r>
          </w:p>
          <w:p w:rsidR="003D1282" w:rsidRPr="00890373" w:rsidRDefault="003D1282" w:rsidP="003D1282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2022 год – </w:t>
            </w:r>
            <w:r>
              <w:rPr>
                <w:rFonts w:eastAsia="Calibri"/>
                <w:kern w:val="2"/>
                <w:sz w:val="28"/>
                <w:szCs w:val="28"/>
              </w:rPr>
              <w:t>14,3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тыс. рублей;</w:t>
            </w:r>
          </w:p>
          <w:p w:rsidR="003D1282" w:rsidRPr="00890373" w:rsidRDefault="003D1282" w:rsidP="003D1282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2023 год – </w:t>
            </w:r>
            <w:r>
              <w:rPr>
                <w:rFonts w:eastAsia="Calibri"/>
                <w:kern w:val="2"/>
                <w:sz w:val="28"/>
                <w:szCs w:val="28"/>
              </w:rPr>
              <w:t>14,3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тыс. рублей;</w:t>
            </w:r>
          </w:p>
          <w:p w:rsidR="003D1282" w:rsidRPr="00890373" w:rsidRDefault="003D1282" w:rsidP="003D1282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2024 год – </w:t>
            </w:r>
            <w:r>
              <w:rPr>
                <w:rFonts w:eastAsia="Calibri"/>
                <w:kern w:val="2"/>
                <w:sz w:val="28"/>
                <w:szCs w:val="28"/>
              </w:rPr>
              <w:t>14,3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тыс. рублей;</w:t>
            </w:r>
          </w:p>
          <w:p w:rsidR="003D1282" w:rsidRPr="00890373" w:rsidRDefault="003D1282" w:rsidP="003D1282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2025 год – </w:t>
            </w:r>
            <w:r>
              <w:rPr>
                <w:rFonts w:eastAsia="Calibri"/>
                <w:kern w:val="2"/>
                <w:sz w:val="28"/>
                <w:szCs w:val="28"/>
              </w:rPr>
              <w:t>14,3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тыс. рублей;</w:t>
            </w:r>
          </w:p>
          <w:p w:rsidR="003D1282" w:rsidRPr="00890373" w:rsidRDefault="003D1282" w:rsidP="003D1282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2026 год – </w:t>
            </w:r>
            <w:r>
              <w:rPr>
                <w:rFonts w:eastAsia="Calibri"/>
                <w:kern w:val="2"/>
                <w:sz w:val="28"/>
                <w:szCs w:val="28"/>
              </w:rPr>
              <w:t>14,3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тыс. рублей;</w:t>
            </w:r>
          </w:p>
          <w:p w:rsidR="003D1282" w:rsidRPr="00890373" w:rsidRDefault="003D1282" w:rsidP="003D1282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2027 год – </w:t>
            </w:r>
            <w:r>
              <w:rPr>
                <w:rFonts w:eastAsia="Calibri"/>
                <w:kern w:val="2"/>
                <w:sz w:val="28"/>
                <w:szCs w:val="28"/>
              </w:rPr>
              <w:t>14,3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тыс. рублей;</w:t>
            </w:r>
          </w:p>
          <w:p w:rsidR="003D1282" w:rsidRPr="00890373" w:rsidRDefault="003D1282" w:rsidP="003D1282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2028 год – </w:t>
            </w:r>
            <w:r>
              <w:rPr>
                <w:rFonts w:eastAsia="Calibri"/>
                <w:kern w:val="2"/>
                <w:sz w:val="28"/>
                <w:szCs w:val="28"/>
              </w:rPr>
              <w:t>14,3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тыс. рублей;</w:t>
            </w:r>
          </w:p>
          <w:p w:rsidR="003D1282" w:rsidRPr="00890373" w:rsidRDefault="003D1282" w:rsidP="003D1282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2029 год – </w:t>
            </w:r>
            <w:r>
              <w:rPr>
                <w:rFonts w:eastAsia="Calibri"/>
                <w:kern w:val="2"/>
                <w:sz w:val="28"/>
                <w:szCs w:val="28"/>
              </w:rPr>
              <w:t>14,3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тыс. рублей;</w:t>
            </w:r>
          </w:p>
          <w:p w:rsidR="00B24475" w:rsidRPr="00890373" w:rsidRDefault="003D1282" w:rsidP="003D1282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2030 год – </w:t>
            </w:r>
            <w:r>
              <w:rPr>
                <w:rFonts w:eastAsia="Calibri"/>
                <w:kern w:val="2"/>
                <w:sz w:val="28"/>
                <w:szCs w:val="28"/>
              </w:rPr>
              <w:t>14,3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тыс. рублей</w:t>
            </w:r>
          </w:p>
        </w:tc>
      </w:tr>
      <w:tr w:rsidR="003D1282" w:rsidRPr="00890373" w:rsidTr="00F666A6">
        <w:trPr>
          <w:trHeight w:val="20"/>
        </w:trPr>
        <w:tc>
          <w:tcPr>
            <w:tcW w:w="345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24475" w:rsidRPr="00890373" w:rsidRDefault="00B24475" w:rsidP="003D1282">
            <w:pPr>
              <w:spacing w:line="20" w:lineRule="atLeast"/>
              <w:rPr>
                <w:rFonts w:eastAsia="Calibri"/>
                <w:bCs/>
                <w:sz w:val="28"/>
                <w:szCs w:val="28"/>
              </w:rPr>
            </w:pPr>
            <w:r w:rsidRPr="00890373">
              <w:rPr>
                <w:rFonts w:eastAsia="Calibri"/>
                <w:bCs/>
                <w:sz w:val="28"/>
                <w:szCs w:val="28"/>
              </w:rPr>
              <w:lastRenderedPageBreak/>
              <w:t xml:space="preserve">Ожидаемые результаты реализации </w:t>
            </w:r>
            <w:r w:rsidR="003D1282">
              <w:rPr>
                <w:rFonts w:eastAsia="Calibri"/>
                <w:bCs/>
                <w:sz w:val="28"/>
                <w:szCs w:val="28"/>
              </w:rPr>
              <w:t>муниципальной</w:t>
            </w:r>
            <w:r w:rsidRPr="00890373">
              <w:rPr>
                <w:rFonts w:eastAsia="Calibri"/>
                <w:bCs/>
                <w:sz w:val="28"/>
                <w:szCs w:val="28"/>
              </w:rPr>
              <w:t xml:space="preserve"> программы </w:t>
            </w:r>
          </w:p>
        </w:tc>
        <w:tc>
          <w:tcPr>
            <w:tcW w:w="356" w:type="dxa"/>
            <w:hideMark/>
          </w:tcPr>
          <w:p w:rsidR="00B24475" w:rsidRPr="00890373" w:rsidRDefault="00B24475" w:rsidP="00B24475">
            <w:pPr>
              <w:spacing w:line="20" w:lineRule="atLeast"/>
              <w:jc w:val="both"/>
              <w:rPr>
                <w:rFonts w:eastAsia="Calibri"/>
                <w:sz w:val="28"/>
                <w:szCs w:val="28"/>
              </w:rPr>
            </w:pPr>
            <w:r w:rsidRPr="00890373">
              <w:rPr>
                <w:rFonts w:eastAsia="Calibri"/>
                <w:sz w:val="28"/>
                <w:szCs w:val="28"/>
              </w:rPr>
              <w:t>–</w:t>
            </w:r>
          </w:p>
        </w:tc>
        <w:tc>
          <w:tcPr>
            <w:tcW w:w="566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24475" w:rsidRPr="00890373" w:rsidRDefault="00B24475" w:rsidP="00B24475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>увеличение количества инвалидов, положительно оценивающих уровень доступности приоритетных объектов социальной инфраструктуры и услуг в приоритетных сферах жизнедеятельности;</w:t>
            </w:r>
          </w:p>
          <w:p w:rsidR="00F666A6" w:rsidRPr="00890373" w:rsidRDefault="00B24475" w:rsidP="00F666A6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>увеличение количества доступных для инвалидов и других маломобильных групп населения приоритетных объектов социальной, транспортной, инженерной инфраструктуры</w:t>
            </w:r>
          </w:p>
        </w:tc>
      </w:tr>
      <w:tr w:rsidR="00C05351" w:rsidRPr="00890373" w:rsidTr="00C05351">
        <w:trPr>
          <w:trHeight w:val="2123"/>
        </w:trPr>
        <w:tc>
          <w:tcPr>
            <w:tcW w:w="9469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05351" w:rsidRDefault="00C05351" w:rsidP="00B24475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</w:p>
          <w:p w:rsidR="00C05351" w:rsidRPr="00890373" w:rsidRDefault="00C05351" w:rsidP="00C05351">
            <w:pPr>
              <w:pageBreakBefore/>
              <w:adjustRightInd w:val="0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890373">
              <w:rPr>
                <w:sz w:val="28"/>
                <w:szCs w:val="28"/>
              </w:rPr>
              <w:t xml:space="preserve">АСПОРТ ПОДПРОГРАММЫ </w:t>
            </w:r>
          </w:p>
          <w:p w:rsidR="00C05351" w:rsidRPr="00890373" w:rsidRDefault="00C05351" w:rsidP="001713F8">
            <w:pPr>
              <w:adjustRightInd w:val="0"/>
              <w:jc w:val="center"/>
              <w:outlineLvl w:val="1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sz w:val="28"/>
                <w:szCs w:val="28"/>
              </w:rPr>
              <w:t xml:space="preserve">«Адаптация приоритетных объектов социальной, </w:t>
            </w:r>
            <w:r w:rsidRPr="00890373">
              <w:rPr>
                <w:sz w:val="28"/>
                <w:szCs w:val="28"/>
              </w:rPr>
              <w:br/>
              <w:t xml:space="preserve">транспортной и инженерной инфраструктуры для беспрепятственного </w:t>
            </w:r>
            <w:r w:rsidRPr="00890373">
              <w:rPr>
                <w:sz w:val="28"/>
                <w:szCs w:val="28"/>
              </w:rPr>
              <w:br/>
              <w:t xml:space="preserve">доступа и получения услуг инвалидами и другими </w:t>
            </w:r>
            <w:proofErr w:type="spellStart"/>
            <w:r w:rsidRPr="00890373">
              <w:rPr>
                <w:sz w:val="28"/>
                <w:szCs w:val="28"/>
              </w:rPr>
              <w:t>маломобильными</w:t>
            </w:r>
            <w:proofErr w:type="spellEnd"/>
            <w:r w:rsidRPr="00890373">
              <w:rPr>
                <w:sz w:val="28"/>
                <w:szCs w:val="28"/>
              </w:rPr>
              <w:t xml:space="preserve"> </w:t>
            </w:r>
            <w:r w:rsidRPr="00890373">
              <w:rPr>
                <w:sz w:val="28"/>
                <w:szCs w:val="28"/>
              </w:rPr>
              <w:br/>
              <w:t xml:space="preserve">группами населения» </w:t>
            </w:r>
          </w:p>
        </w:tc>
      </w:tr>
      <w:tr w:rsidR="001713F8" w:rsidRPr="00890373" w:rsidTr="00B33330">
        <w:trPr>
          <w:trHeight w:val="20"/>
        </w:trPr>
        <w:tc>
          <w:tcPr>
            <w:tcW w:w="240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F923B2" w:rsidRPr="00890373" w:rsidRDefault="00F923B2" w:rsidP="00D3503D">
            <w:pPr>
              <w:rPr>
                <w:bCs/>
                <w:sz w:val="28"/>
                <w:szCs w:val="28"/>
              </w:rPr>
            </w:pPr>
            <w:r w:rsidRPr="00890373">
              <w:rPr>
                <w:bCs/>
                <w:sz w:val="28"/>
                <w:szCs w:val="28"/>
              </w:rPr>
              <w:t xml:space="preserve">Наименование подпрограммы </w:t>
            </w:r>
          </w:p>
          <w:p w:rsidR="00F923B2" w:rsidRPr="00890373" w:rsidRDefault="00F923B2" w:rsidP="00D3503D">
            <w:pPr>
              <w:spacing w:line="20" w:lineRule="atLeast"/>
              <w:rPr>
                <w:bCs/>
                <w:sz w:val="28"/>
                <w:szCs w:val="28"/>
              </w:rPr>
            </w:pPr>
          </w:p>
        </w:tc>
        <w:tc>
          <w:tcPr>
            <w:tcW w:w="573" w:type="dxa"/>
            <w:hideMark/>
          </w:tcPr>
          <w:p w:rsidR="00F923B2" w:rsidRPr="00890373" w:rsidRDefault="00F923B2" w:rsidP="00D3503D">
            <w:pPr>
              <w:spacing w:line="20" w:lineRule="atLeast"/>
              <w:rPr>
                <w:sz w:val="28"/>
                <w:szCs w:val="28"/>
              </w:rPr>
            </w:pPr>
            <w:r w:rsidRPr="00890373">
              <w:rPr>
                <w:sz w:val="28"/>
                <w:szCs w:val="28"/>
              </w:rPr>
              <w:t>–</w:t>
            </w:r>
          </w:p>
        </w:tc>
        <w:tc>
          <w:tcPr>
            <w:tcW w:w="649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923B2" w:rsidRPr="00890373" w:rsidRDefault="00F923B2" w:rsidP="00D3503D">
            <w:pPr>
              <w:shd w:val="clear" w:color="auto" w:fill="FFFFFF"/>
              <w:spacing w:line="20" w:lineRule="atLeast"/>
              <w:jc w:val="both"/>
              <w:rPr>
                <w:sz w:val="28"/>
                <w:szCs w:val="28"/>
              </w:rPr>
            </w:pPr>
            <w:r w:rsidRPr="00890373">
              <w:rPr>
                <w:sz w:val="28"/>
                <w:szCs w:val="28"/>
              </w:rPr>
              <w:t xml:space="preserve">Подпрограмма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</w:t>
            </w:r>
            <w:proofErr w:type="spellStart"/>
            <w:r w:rsidRPr="00890373">
              <w:rPr>
                <w:sz w:val="28"/>
                <w:szCs w:val="28"/>
              </w:rPr>
              <w:t>маломобильными</w:t>
            </w:r>
            <w:proofErr w:type="spellEnd"/>
            <w:r w:rsidRPr="00890373">
              <w:rPr>
                <w:sz w:val="28"/>
                <w:szCs w:val="28"/>
              </w:rPr>
              <w:t xml:space="preserve"> группами населения» (далее – подпрограмма 1)</w:t>
            </w:r>
          </w:p>
        </w:tc>
      </w:tr>
      <w:tr w:rsidR="001713F8" w:rsidRPr="00890373" w:rsidTr="00B33330">
        <w:trPr>
          <w:trHeight w:val="20"/>
        </w:trPr>
        <w:tc>
          <w:tcPr>
            <w:tcW w:w="2406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923B2" w:rsidRPr="00890373" w:rsidRDefault="001713F8" w:rsidP="001713F8">
            <w:pPr>
              <w:spacing w:line="20" w:lineRule="atLeas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Ответственный исполнитель</w:t>
            </w:r>
            <w:r w:rsidR="00F923B2" w:rsidRPr="00890373">
              <w:rPr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573" w:type="dxa"/>
            <w:hideMark/>
          </w:tcPr>
          <w:p w:rsidR="00F923B2" w:rsidRPr="00890373" w:rsidRDefault="00F923B2" w:rsidP="00D3503D">
            <w:pPr>
              <w:spacing w:line="20" w:lineRule="atLeast"/>
              <w:rPr>
                <w:sz w:val="28"/>
                <w:szCs w:val="28"/>
              </w:rPr>
            </w:pPr>
            <w:r w:rsidRPr="00890373">
              <w:rPr>
                <w:sz w:val="28"/>
                <w:szCs w:val="28"/>
              </w:rPr>
              <w:t>–</w:t>
            </w:r>
          </w:p>
        </w:tc>
        <w:tc>
          <w:tcPr>
            <w:tcW w:w="649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F923B2" w:rsidRDefault="001713F8" w:rsidP="001713F8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социальной защиты населения</w:t>
            </w:r>
          </w:p>
          <w:p w:rsidR="00B02AFB" w:rsidRPr="00890373" w:rsidRDefault="00B02AFB" w:rsidP="001713F8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Дубовского района Ростовской области</w:t>
            </w:r>
          </w:p>
        </w:tc>
      </w:tr>
      <w:tr w:rsidR="001713F8" w:rsidRPr="00890373" w:rsidTr="00C05351">
        <w:trPr>
          <w:trHeight w:val="1114"/>
        </w:trPr>
        <w:tc>
          <w:tcPr>
            <w:tcW w:w="2406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923B2" w:rsidRPr="00890373" w:rsidRDefault="00F923B2" w:rsidP="00D3503D">
            <w:pPr>
              <w:rPr>
                <w:bCs/>
                <w:sz w:val="28"/>
                <w:szCs w:val="28"/>
              </w:rPr>
            </w:pPr>
            <w:r w:rsidRPr="00890373">
              <w:rPr>
                <w:bCs/>
                <w:sz w:val="28"/>
                <w:szCs w:val="28"/>
              </w:rPr>
              <w:t>Участники</w:t>
            </w:r>
          </w:p>
          <w:p w:rsidR="00F923B2" w:rsidRPr="00890373" w:rsidRDefault="00F923B2" w:rsidP="00D3503D">
            <w:pPr>
              <w:spacing w:line="20" w:lineRule="atLeast"/>
              <w:rPr>
                <w:bCs/>
                <w:sz w:val="28"/>
                <w:szCs w:val="28"/>
              </w:rPr>
            </w:pPr>
            <w:r w:rsidRPr="00890373">
              <w:rPr>
                <w:bCs/>
                <w:sz w:val="28"/>
                <w:szCs w:val="28"/>
              </w:rPr>
              <w:t xml:space="preserve">подпрограммы </w:t>
            </w:r>
          </w:p>
        </w:tc>
        <w:tc>
          <w:tcPr>
            <w:tcW w:w="573" w:type="dxa"/>
            <w:hideMark/>
          </w:tcPr>
          <w:p w:rsidR="00F923B2" w:rsidRPr="00890373" w:rsidRDefault="00F923B2" w:rsidP="00D3503D">
            <w:pPr>
              <w:spacing w:line="20" w:lineRule="atLeast"/>
              <w:rPr>
                <w:sz w:val="28"/>
                <w:szCs w:val="28"/>
              </w:rPr>
            </w:pPr>
            <w:r w:rsidRPr="00890373">
              <w:rPr>
                <w:sz w:val="28"/>
                <w:szCs w:val="28"/>
              </w:rPr>
              <w:t>–</w:t>
            </w:r>
          </w:p>
        </w:tc>
        <w:tc>
          <w:tcPr>
            <w:tcW w:w="649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923B2" w:rsidRPr="00890373" w:rsidRDefault="00677972" w:rsidP="006779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1713F8" w:rsidRPr="00890373" w:rsidTr="00D76293">
        <w:trPr>
          <w:trHeight w:val="1425"/>
        </w:trPr>
        <w:tc>
          <w:tcPr>
            <w:tcW w:w="240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F923B2" w:rsidRPr="00890373" w:rsidRDefault="00F923B2" w:rsidP="00D3503D">
            <w:pPr>
              <w:rPr>
                <w:bCs/>
                <w:sz w:val="28"/>
                <w:szCs w:val="28"/>
              </w:rPr>
            </w:pPr>
            <w:r w:rsidRPr="00890373">
              <w:rPr>
                <w:bCs/>
                <w:sz w:val="28"/>
                <w:szCs w:val="28"/>
              </w:rPr>
              <w:lastRenderedPageBreak/>
              <w:t xml:space="preserve">Программно-целевые инструменты подпрограммы </w:t>
            </w:r>
          </w:p>
          <w:p w:rsidR="00F923B2" w:rsidRPr="00890373" w:rsidRDefault="00F923B2" w:rsidP="00D3503D">
            <w:pPr>
              <w:spacing w:line="20" w:lineRule="atLeast"/>
              <w:rPr>
                <w:bCs/>
                <w:sz w:val="28"/>
                <w:szCs w:val="28"/>
              </w:rPr>
            </w:pPr>
          </w:p>
        </w:tc>
        <w:tc>
          <w:tcPr>
            <w:tcW w:w="573" w:type="dxa"/>
            <w:hideMark/>
          </w:tcPr>
          <w:p w:rsidR="00F923B2" w:rsidRPr="00890373" w:rsidRDefault="00F923B2" w:rsidP="00D3503D">
            <w:pPr>
              <w:spacing w:line="20" w:lineRule="atLeast"/>
              <w:rPr>
                <w:sz w:val="28"/>
                <w:szCs w:val="28"/>
              </w:rPr>
            </w:pPr>
            <w:r w:rsidRPr="00890373">
              <w:rPr>
                <w:sz w:val="28"/>
                <w:szCs w:val="28"/>
              </w:rPr>
              <w:t>–</w:t>
            </w:r>
          </w:p>
        </w:tc>
        <w:tc>
          <w:tcPr>
            <w:tcW w:w="649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923B2" w:rsidRPr="00890373" w:rsidRDefault="00F923B2" w:rsidP="00D3503D">
            <w:pPr>
              <w:shd w:val="clear" w:color="auto" w:fill="FFFFFF"/>
              <w:spacing w:line="20" w:lineRule="atLeast"/>
              <w:jc w:val="both"/>
              <w:rPr>
                <w:sz w:val="28"/>
                <w:szCs w:val="28"/>
              </w:rPr>
            </w:pPr>
            <w:r w:rsidRPr="00890373">
              <w:rPr>
                <w:sz w:val="28"/>
                <w:szCs w:val="28"/>
              </w:rPr>
              <w:t>отсутствуют</w:t>
            </w:r>
          </w:p>
        </w:tc>
      </w:tr>
      <w:tr w:rsidR="001713F8" w:rsidRPr="00890373" w:rsidTr="00B33330">
        <w:trPr>
          <w:trHeight w:val="20"/>
        </w:trPr>
        <w:tc>
          <w:tcPr>
            <w:tcW w:w="2406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923B2" w:rsidRPr="00890373" w:rsidRDefault="00F923B2" w:rsidP="00D3503D">
            <w:pPr>
              <w:shd w:val="clear" w:color="auto" w:fill="FFFFFF"/>
              <w:spacing w:line="20" w:lineRule="atLeast"/>
              <w:rPr>
                <w:bCs/>
                <w:sz w:val="28"/>
                <w:szCs w:val="28"/>
              </w:rPr>
            </w:pPr>
            <w:r w:rsidRPr="00890373">
              <w:rPr>
                <w:bCs/>
                <w:sz w:val="28"/>
                <w:szCs w:val="28"/>
              </w:rPr>
              <w:t xml:space="preserve">Цель подпрограммы </w:t>
            </w:r>
          </w:p>
        </w:tc>
        <w:tc>
          <w:tcPr>
            <w:tcW w:w="573" w:type="dxa"/>
            <w:hideMark/>
          </w:tcPr>
          <w:p w:rsidR="00F923B2" w:rsidRPr="00890373" w:rsidRDefault="00F923B2" w:rsidP="00D3503D">
            <w:pPr>
              <w:shd w:val="clear" w:color="auto" w:fill="FFFFFF"/>
              <w:spacing w:line="20" w:lineRule="atLeast"/>
              <w:jc w:val="both"/>
              <w:rPr>
                <w:sz w:val="28"/>
                <w:szCs w:val="28"/>
              </w:rPr>
            </w:pPr>
            <w:r w:rsidRPr="00890373">
              <w:rPr>
                <w:sz w:val="28"/>
                <w:szCs w:val="28"/>
              </w:rPr>
              <w:t>–</w:t>
            </w:r>
          </w:p>
        </w:tc>
        <w:tc>
          <w:tcPr>
            <w:tcW w:w="649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923B2" w:rsidRPr="00890373" w:rsidRDefault="00F923B2" w:rsidP="00D3503D">
            <w:pPr>
              <w:shd w:val="clear" w:color="auto" w:fill="FFFFFF"/>
              <w:spacing w:line="20" w:lineRule="atLeast"/>
              <w:jc w:val="both"/>
              <w:rPr>
                <w:sz w:val="28"/>
                <w:szCs w:val="28"/>
              </w:rPr>
            </w:pPr>
            <w:r w:rsidRPr="00890373">
              <w:rPr>
                <w:sz w:val="28"/>
                <w:szCs w:val="28"/>
              </w:rPr>
              <w:t xml:space="preserve">создание </w:t>
            </w:r>
            <w:proofErr w:type="spellStart"/>
            <w:r w:rsidRPr="00890373">
              <w:rPr>
                <w:sz w:val="28"/>
                <w:szCs w:val="28"/>
              </w:rPr>
              <w:t>безбарьерной</w:t>
            </w:r>
            <w:proofErr w:type="spellEnd"/>
            <w:r w:rsidRPr="00890373">
              <w:rPr>
                <w:sz w:val="28"/>
                <w:szCs w:val="28"/>
              </w:rPr>
              <w:t xml:space="preserve"> среды в приоритетных объектах социальной, транспортной и инженерной инфраструктуры для инвалидов и других маломобильных групп населения</w:t>
            </w:r>
          </w:p>
        </w:tc>
      </w:tr>
      <w:tr w:rsidR="001713F8" w:rsidRPr="00890373" w:rsidTr="00B33330">
        <w:trPr>
          <w:trHeight w:val="20"/>
        </w:trPr>
        <w:tc>
          <w:tcPr>
            <w:tcW w:w="2406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923B2" w:rsidRPr="00890373" w:rsidRDefault="00F923B2" w:rsidP="00D3503D">
            <w:pPr>
              <w:spacing w:line="20" w:lineRule="atLeast"/>
              <w:rPr>
                <w:sz w:val="28"/>
                <w:szCs w:val="20"/>
              </w:rPr>
            </w:pPr>
            <w:r w:rsidRPr="00890373">
              <w:rPr>
                <w:bCs/>
                <w:sz w:val="28"/>
                <w:szCs w:val="28"/>
              </w:rPr>
              <w:t xml:space="preserve">Задачи подпрограммы </w:t>
            </w:r>
          </w:p>
        </w:tc>
        <w:tc>
          <w:tcPr>
            <w:tcW w:w="573" w:type="dxa"/>
            <w:hideMark/>
          </w:tcPr>
          <w:p w:rsidR="00F923B2" w:rsidRPr="00890373" w:rsidRDefault="00F923B2" w:rsidP="00D3503D">
            <w:pPr>
              <w:shd w:val="clear" w:color="auto" w:fill="FFFFFF"/>
              <w:spacing w:line="20" w:lineRule="atLeast"/>
              <w:jc w:val="both"/>
              <w:rPr>
                <w:sz w:val="28"/>
                <w:szCs w:val="28"/>
              </w:rPr>
            </w:pPr>
            <w:r w:rsidRPr="00890373">
              <w:rPr>
                <w:sz w:val="28"/>
                <w:szCs w:val="28"/>
              </w:rPr>
              <w:t>–</w:t>
            </w:r>
          </w:p>
        </w:tc>
        <w:tc>
          <w:tcPr>
            <w:tcW w:w="649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923B2" w:rsidRPr="00890373" w:rsidRDefault="00F923B2" w:rsidP="00D3503D">
            <w:pPr>
              <w:adjustRightInd w:val="0"/>
              <w:spacing w:line="20" w:lineRule="atLeast"/>
              <w:jc w:val="both"/>
              <w:rPr>
                <w:sz w:val="28"/>
                <w:szCs w:val="28"/>
              </w:rPr>
            </w:pPr>
            <w:r w:rsidRPr="00890373">
              <w:rPr>
                <w:sz w:val="28"/>
                <w:szCs w:val="28"/>
              </w:rPr>
              <w:t>оценка состояния и повышение уровня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</w:tr>
      <w:tr w:rsidR="001713F8" w:rsidRPr="00890373" w:rsidTr="00B33330">
        <w:trPr>
          <w:trHeight w:val="20"/>
        </w:trPr>
        <w:tc>
          <w:tcPr>
            <w:tcW w:w="2406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923B2" w:rsidRPr="00890373" w:rsidRDefault="00F923B2" w:rsidP="001713F8">
            <w:pPr>
              <w:spacing w:line="20" w:lineRule="atLeast"/>
              <w:rPr>
                <w:bCs/>
                <w:sz w:val="28"/>
                <w:szCs w:val="28"/>
              </w:rPr>
            </w:pPr>
            <w:r w:rsidRPr="00890373">
              <w:rPr>
                <w:sz w:val="28"/>
                <w:szCs w:val="28"/>
              </w:rPr>
              <w:t xml:space="preserve">Целевые  показатели  </w:t>
            </w:r>
            <w:r w:rsidRPr="00890373">
              <w:rPr>
                <w:bCs/>
                <w:sz w:val="28"/>
                <w:szCs w:val="28"/>
              </w:rPr>
              <w:t xml:space="preserve">подпрограммы </w:t>
            </w:r>
          </w:p>
        </w:tc>
        <w:tc>
          <w:tcPr>
            <w:tcW w:w="573" w:type="dxa"/>
          </w:tcPr>
          <w:p w:rsidR="00F923B2" w:rsidRPr="00890373" w:rsidRDefault="00F923B2" w:rsidP="00D3503D">
            <w:pPr>
              <w:rPr>
                <w:sz w:val="2"/>
                <w:szCs w:val="28"/>
              </w:rPr>
            </w:pPr>
          </w:p>
        </w:tc>
        <w:tc>
          <w:tcPr>
            <w:tcW w:w="649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923B2" w:rsidRPr="00890373" w:rsidRDefault="00F923B2" w:rsidP="00145555">
            <w:pPr>
              <w:adjustRightInd w:val="0"/>
              <w:jc w:val="both"/>
              <w:rPr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>доля объектов социальной инфраструктуры, на которые сформированы паспорта доступности, в общем количестве объектов социальной инфраструктуры в приоритетных сферах жизнедеятельности инвалидов и других маломобильных групп населения</w:t>
            </w:r>
          </w:p>
        </w:tc>
      </w:tr>
      <w:tr w:rsidR="001713F8" w:rsidRPr="00890373" w:rsidTr="00B33330">
        <w:trPr>
          <w:trHeight w:val="20"/>
        </w:trPr>
        <w:tc>
          <w:tcPr>
            <w:tcW w:w="2406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923B2" w:rsidRPr="00890373" w:rsidRDefault="00F923B2" w:rsidP="00D3503D">
            <w:pPr>
              <w:spacing w:line="20" w:lineRule="atLeast"/>
              <w:rPr>
                <w:bCs/>
                <w:sz w:val="28"/>
                <w:szCs w:val="28"/>
              </w:rPr>
            </w:pPr>
            <w:r w:rsidRPr="00890373">
              <w:rPr>
                <w:bCs/>
                <w:sz w:val="28"/>
                <w:szCs w:val="28"/>
              </w:rPr>
              <w:t xml:space="preserve">Этапы и сроки </w:t>
            </w:r>
            <w:r w:rsidRPr="00890373">
              <w:rPr>
                <w:bCs/>
                <w:sz w:val="28"/>
                <w:szCs w:val="28"/>
              </w:rPr>
              <w:br/>
              <w:t xml:space="preserve">реализации подпрограммы </w:t>
            </w:r>
          </w:p>
        </w:tc>
        <w:tc>
          <w:tcPr>
            <w:tcW w:w="573" w:type="dxa"/>
            <w:hideMark/>
          </w:tcPr>
          <w:p w:rsidR="00F923B2" w:rsidRPr="00890373" w:rsidRDefault="00F923B2" w:rsidP="00D3503D">
            <w:pPr>
              <w:spacing w:line="20" w:lineRule="atLeast"/>
              <w:rPr>
                <w:sz w:val="28"/>
                <w:szCs w:val="28"/>
              </w:rPr>
            </w:pPr>
            <w:r w:rsidRPr="00890373">
              <w:rPr>
                <w:sz w:val="28"/>
                <w:szCs w:val="28"/>
              </w:rPr>
              <w:t>–</w:t>
            </w:r>
          </w:p>
        </w:tc>
        <w:tc>
          <w:tcPr>
            <w:tcW w:w="649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923B2" w:rsidRPr="00890373" w:rsidRDefault="00F923B2" w:rsidP="00D3503D">
            <w:pPr>
              <w:shd w:val="clear" w:color="auto" w:fill="FFFFFF"/>
              <w:spacing w:line="20" w:lineRule="atLeast"/>
              <w:jc w:val="both"/>
              <w:rPr>
                <w:sz w:val="28"/>
                <w:szCs w:val="28"/>
              </w:rPr>
            </w:pPr>
            <w:r w:rsidRPr="00890373">
              <w:rPr>
                <w:sz w:val="28"/>
                <w:szCs w:val="28"/>
              </w:rPr>
              <w:t xml:space="preserve">срок реализации подпрограммы запланирован на 2019 – 2030 годы (этапы реализации подпрограммы </w:t>
            </w:r>
            <w:r w:rsidRPr="00890373">
              <w:rPr>
                <w:sz w:val="28"/>
                <w:szCs w:val="28"/>
              </w:rPr>
              <w:br/>
              <w:t>не выделяются)</w:t>
            </w:r>
          </w:p>
        </w:tc>
      </w:tr>
      <w:tr w:rsidR="001713F8" w:rsidRPr="00890373" w:rsidTr="00B33330">
        <w:trPr>
          <w:trHeight w:val="20"/>
        </w:trPr>
        <w:tc>
          <w:tcPr>
            <w:tcW w:w="2406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923B2" w:rsidRPr="00890373" w:rsidRDefault="00F923B2" w:rsidP="00D3503D">
            <w:pPr>
              <w:spacing w:line="20" w:lineRule="atLeast"/>
              <w:rPr>
                <w:sz w:val="28"/>
                <w:szCs w:val="20"/>
              </w:rPr>
            </w:pPr>
            <w:r w:rsidRPr="00890373">
              <w:rPr>
                <w:bCs/>
                <w:sz w:val="28"/>
                <w:szCs w:val="28"/>
              </w:rPr>
              <w:t xml:space="preserve">Ресурсное обеспечение  подпрограммы </w:t>
            </w:r>
          </w:p>
        </w:tc>
        <w:tc>
          <w:tcPr>
            <w:tcW w:w="573" w:type="dxa"/>
            <w:hideMark/>
          </w:tcPr>
          <w:p w:rsidR="00F923B2" w:rsidRPr="00890373" w:rsidRDefault="00F923B2" w:rsidP="00D3503D">
            <w:pPr>
              <w:shd w:val="clear" w:color="auto" w:fill="FFFFFF"/>
              <w:spacing w:line="20" w:lineRule="atLeast"/>
              <w:jc w:val="both"/>
              <w:rPr>
                <w:sz w:val="28"/>
                <w:szCs w:val="28"/>
              </w:rPr>
            </w:pPr>
            <w:r w:rsidRPr="00890373">
              <w:rPr>
                <w:sz w:val="28"/>
                <w:szCs w:val="28"/>
              </w:rPr>
              <w:t>–</w:t>
            </w:r>
          </w:p>
        </w:tc>
        <w:tc>
          <w:tcPr>
            <w:tcW w:w="649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713F8" w:rsidRDefault="001713F8" w:rsidP="00D3503D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>
              <w:rPr>
                <w:rFonts w:eastAsia="Calibri"/>
                <w:kern w:val="2"/>
                <w:sz w:val="28"/>
                <w:szCs w:val="28"/>
              </w:rPr>
              <w:t>финансирование не предусмотрено</w:t>
            </w:r>
          </w:p>
          <w:p w:rsidR="00F923B2" w:rsidRPr="00890373" w:rsidRDefault="00F923B2" w:rsidP="00B33330">
            <w:pPr>
              <w:jc w:val="both"/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  <w:tr w:rsidR="001713F8" w:rsidRPr="00890373" w:rsidTr="00B33330">
        <w:trPr>
          <w:trHeight w:val="20"/>
        </w:trPr>
        <w:tc>
          <w:tcPr>
            <w:tcW w:w="240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F923B2" w:rsidRPr="00890373" w:rsidRDefault="00F923B2" w:rsidP="00D3503D">
            <w:pPr>
              <w:rPr>
                <w:bCs/>
                <w:sz w:val="28"/>
                <w:szCs w:val="28"/>
              </w:rPr>
            </w:pPr>
            <w:r w:rsidRPr="00890373">
              <w:rPr>
                <w:bCs/>
                <w:sz w:val="28"/>
                <w:szCs w:val="28"/>
              </w:rPr>
              <w:t xml:space="preserve">Ожидаемые результаты реализации подпрограммы </w:t>
            </w:r>
          </w:p>
          <w:p w:rsidR="00F923B2" w:rsidRPr="00890373" w:rsidRDefault="00F923B2" w:rsidP="00D3503D">
            <w:pPr>
              <w:spacing w:line="20" w:lineRule="atLeast"/>
              <w:rPr>
                <w:sz w:val="28"/>
                <w:szCs w:val="20"/>
              </w:rPr>
            </w:pPr>
          </w:p>
        </w:tc>
        <w:tc>
          <w:tcPr>
            <w:tcW w:w="573" w:type="dxa"/>
            <w:hideMark/>
          </w:tcPr>
          <w:p w:rsidR="00F923B2" w:rsidRPr="00890373" w:rsidRDefault="00F923B2" w:rsidP="00D3503D">
            <w:pPr>
              <w:shd w:val="clear" w:color="auto" w:fill="FFFFFF"/>
              <w:spacing w:line="20" w:lineRule="atLeast"/>
              <w:jc w:val="both"/>
              <w:rPr>
                <w:sz w:val="28"/>
                <w:szCs w:val="28"/>
              </w:rPr>
            </w:pPr>
            <w:r w:rsidRPr="00890373">
              <w:rPr>
                <w:sz w:val="28"/>
                <w:szCs w:val="28"/>
              </w:rPr>
              <w:t>–</w:t>
            </w:r>
          </w:p>
        </w:tc>
        <w:tc>
          <w:tcPr>
            <w:tcW w:w="649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923B2" w:rsidRPr="00890373" w:rsidRDefault="00F923B2" w:rsidP="00D3503D">
            <w:pPr>
              <w:adjustRightInd w:val="0"/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>увеличение количества объектов социальной инфраструктуры в приоритетных сферах жизнедеятельности инвалидов и других маломобильных групп населения, на которые сформированы паспорта доступности;</w:t>
            </w:r>
          </w:p>
          <w:p w:rsidR="00F923B2" w:rsidRPr="00890373" w:rsidRDefault="00F923B2" w:rsidP="00352FDB">
            <w:pPr>
              <w:adjustRightInd w:val="0"/>
              <w:spacing w:line="20" w:lineRule="atLeast"/>
              <w:jc w:val="both"/>
              <w:rPr>
                <w:sz w:val="28"/>
                <w:szCs w:val="28"/>
              </w:rPr>
            </w:pPr>
            <w:r w:rsidRPr="00890373">
              <w:rPr>
                <w:sz w:val="28"/>
                <w:szCs w:val="28"/>
              </w:rPr>
              <w:t xml:space="preserve"> </w:t>
            </w:r>
          </w:p>
        </w:tc>
      </w:tr>
    </w:tbl>
    <w:p w:rsidR="00C05351" w:rsidRDefault="00C05351" w:rsidP="001502FC">
      <w:pPr>
        <w:adjustRightInd w:val="0"/>
        <w:spacing w:line="232" w:lineRule="auto"/>
        <w:jc w:val="center"/>
        <w:outlineLvl w:val="1"/>
        <w:rPr>
          <w:sz w:val="28"/>
          <w:szCs w:val="28"/>
        </w:rPr>
      </w:pPr>
    </w:p>
    <w:p w:rsidR="001502FC" w:rsidRPr="00890373" w:rsidRDefault="001502FC" w:rsidP="001502FC">
      <w:pPr>
        <w:adjustRightInd w:val="0"/>
        <w:spacing w:line="232" w:lineRule="auto"/>
        <w:jc w:val="center"/>
        <w:outlineLvl w:val="1"/>
        <w:rPr>
          <w:sz w:val="28"/>
          <w:szCs w:val="28"/>
        </w:rPr>
      </w:pPr>
      <w:r w:rsidRPr="00890373">
        <w:rPr>
          <w:sz w:val="28"/>
          <w:szCs w:val="28"/>
        </w:rPr>
        <w:t xml:space="preserve">ПАСПОРТ </w:t>
      </w:r>
      <w:r w:rsidR="00145555">
        <w:rPr>
          <w:sz w:val="28"/>
          <w:szCs w:val="28"/>
        </w:rPr>
        <w:t xml:space="preserve"> </w:t>
      </w:r>
      <w:r w:rsidRPr="00890373">
        <w:rPr>
          <w:sz w:val="28"/>
          <w:szCs w:val="28"/>
        </w:rPr>
        <w:t xml:space="preserve">ПОДПРОГРАММЫ </w:t>
      </w:r>
    </w:p>
    <w:p w:rsidR="001502FC" w:rsidRPr="00890373" w:rsidRDefault="001502FC" w:rsidP="001502FC">
      <w:pPr>
        <w:adjustRightInd w:val="0"/>
        <w:spacing w:line="232" w:lineRule="auto"/>
        <w:jc w:val="center"/>
        <w:outlineLvl w:val="1"/>
        <w:rPr>
          <w:sz w:val="28"/>
          <w:szCs w:val="28"/>
        </w:rPr>
      </w:pPr>
      <w:r w:rsidRPr="00890373">
        <w:rPr>
          <w:sz w:val="28"/>
          <w:szCs w:val="28"/>
        </w:rPr>
        <w:t xml:space="preserve">«Социальная интеграция инвалидов и других маломобильных групп </w:t>
      </w:r>
    </w:p>
    <w:p w:rsidR="00D76293" w:rsidRDefault="001502FC" w:rsidP="00B33330">
      <w:pPr>
        <w:adjustRightInd w:val="0"/>
        <w:spacing w:line="232" w:lineRule="auto"/>
        <w:jc w:val="center"/>
        <w:outlineLvl w:val="1"/>
        <w:rPr>
          <w:sz w:val="28"/>
          <w:szCs w:val="28"/>
        </w:rPr>
      </w:pPr>
      <w:r w:rsidRPr="00890373">
        <w:rPr>
          <w:sz w:val="28"/>
          <w:szCs w:val="28"/>
        </w:rPr>
        <w:t>населения в общество»</w:t>
      </w:r>
      <w:r>
        <w:rPr>
          <w:sz w:val="28"/>
          <w:szCs w:val="28"/>
        </w:rPr>
        <w:t xml:space="preserve"> муниципальной про</w:t>
      </w:r>
      <w:r w:rsidRPr="00890373">
        <w:rPr>
          <w:sz w:val="28"/>
          <w:szCs w:val="28"/>
        </w:rPr>
        <w:t>граммы</w:t>
      </w:r>
    </w:p>
    <w:p w:rsidR="00C05351" w:rsidRPr="00890373" w:rsidRDefault="00C05351" w:rsidP="00B33330">
      <w:pPr>
        <w:adjustRightInd w:val="0"/>
        <w:spacing w:line="232" w:lineRule="auto"/>
        <w:jc w:val="center"/>
        <w:outlineLvl w:val="1"/>
        <w:rPr>
          <w:sz w:val="28"/>
          <w:szCs w:val="28"/>
        </w:rPr>
      </w:pPr>
    </w:p>
    <w:tbl>
      <w:tblPr>
        <w:tblW w:w="5000" w:type="pct"/>
        <w:tblLook w:val="04A0"/>
      </w:tblPr>
      <w:tblGrid>
        <w:gridCol w:w="2418"/>
        <w:gridCol w:w="579"/>
        <w:gridCol w:w="6471"/>
      </w:tblGrid>
      <w:tr w:rsidR="001713F8" w:rsidRPr="00890373" w:rsidTr="001502FC">
        <w:trPr>
          <w:trHeight w:val="20"/>
        </w:trPr>
        <w:tc>
          <w:tcPr>
            <w:tcW w:w="2418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502FC" w:rsidRPr="00890373" w:rsidRDefault="001502FC" w:rsidP="00D3503D">
            <w:pPr>
              <w:spacing w:line="20" w:lineRule="atLeast"/>
              <w:rPr>
                <w:bCs/>
                <w:sz w:val="28"/>
                <w:szCs w:val="28"/>
              </w:rPr>
            </w:pPr>
            <w:r w:rsidRPr="00890373">
              <w:rPr>
                <w:bCs/>
                <w:sz w:val="28"/>
                <w:szCs w:val="28"/>
              </w:rPr>
              <w:t xml:space="preserve">Наименование подпрограммы </w:t>
            </w:r>
          </w:p>
        </w:tc>
        <w:tc>
          <w:tcPr>
            <w:tcW w:w="579" w:type="dxa"/>
            <w:hideMark/>
          </w:tcPr>
          <w:p w:rsidR="001502FC" w:rsidRPr="00890373" w:rsidRDefault="001502FC" w:rsidP="00D3503D">
            <w:pPr>
              <w:spacing w:line="20" w:lineRule="atLeast"/>
              <w:rPr>
                <w:sz w:val="28"/>
                <w:szCs w:val="28"/>
              </w:rPr>
            </w:pPr>
            <w:r w:rsidRPr="00890373">
              <w:rPr>
                <w:sz w:val="28"/>
                <w:szCs w:val="28"/>
              </w:rPr>
              <w:t>–</w:t>
            </w:r>
          </w:p>
        </w:tc>
        <w:tc>
          <w:tcPr>
            <w:tcW w:w="6472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502FC" w:rsidRPr="00890373" w:rsidRDefault="001502FC" w:rsidP="00D3503D">
            <w:pPr>
              <w:shd w:val="clear" w:color="auto" w:fill="FFFFFF"/>
              <w:spacing w:line="20" w:lineRule="atLeast"/>
              <w:jc w:val="both"/>
              <w:rPr>
                <w:sz w:val="28"/>
                <w:szCs w:val="28"/>
              </w:rPr>
            </w:pPr>
            <w:r w:rsidRPr="00890373">
              <w:rPr>
                <w:sz w:val="28"/>
                <w:szCs w:val="28"/>
              </w:rPr>
              <w:t>подпрограмма «Социальная интеграция инвалидов и других маломобильных групп населения в общество» (далее – подпрограмма 2)</w:t>
            </w:r>
          </w:p>
        </w:tc>
      </w:tr>
      <w:tr w:rsidR="001713F8" w:rsidRPr="00890373" w:rsidTr="001502FC">
        <w:trPr>
          <w:trHeight w:val="20"/>
        </w:trPr>
        <w:tc>
          <w:tcPr>
            <w:tcW w:w="2418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502FC" w:rsidRPr="00890373" w:rsidRDefault="001713F8" w:rsidP="001713F8">
            <w:pPr>
              <w:spacing w:line="232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579" w:type="dxa"/>
            <w:hideMark/>
          </w:tcPr>
          <w:p w:rsidR="001502FC" w:rsidRPr="00890373" w:rsidRDefault="001502FC" w:rsidP="00D3503D">
            <w:pPr>
              <w:spacing w:line="20" w:lineRule="atLeast"/>
              <w:rPr>
                <w:sz w:val="28"/>
                <w:szCs w:val="28"/>
              </w:rPr>
            </w:pPr>
            <w:r w:rsidRPr="00890373">
              <w:rPr>
                <w:sz w:val="28"/>
                <w:szCs w:val="28"/>
              </w:rPr>
              <w:t>–</w:t>
            </w:r>
          </w:p>
        </w:tc>
        <w:tc>
          <w:tcPr>
            <w:tcW w:w="64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502FC" w:rsidRDefault="00677972" w:rsidP="00677972">
            <w:pPr>
              <w:shd w:val="clear" w:color="auto" w:fill="FFFFFF"/>
              <w:spacing w:line="23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1713F8">
              <w:rPr>
                <w:sz w:val="28"/>
                <w:szCs w:val="28"/>
              </w:rPr>
              <w:t>правление социальной защиты населения</w:t>
            </w:r>
          </w:p>
          <w:p w:rsidR="00B02AFB" w:rsidRPr="00890373" w:rsidRDefault="00B02AFB" w:rsidP="00B02AFB">
            <w:pPr>
              <w:shd w:val="clear" w:color="auto" w:fill="FFFFFF"/>
              <w:spacing w:line="23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Дубовского района </w:t>
            </w:r>
            <w:proofErr w:type="spellStart"/>
            <w:r>
              <w:rPr>
                <w:sz w:val="28"/>
                <w:szCs w:val="28"/>
              </w:rPr>
              <w:t>Ррстовской</w:t>
            </w:r>
            <w:proofErr w:type="spellEnd"/>
            <w:r>
              <w:rPr>
                <w:sz w:val="28"/>
                <w:szCs w:val="28"/>
              </w:rPr>
              <w:t xml:space="preserve"> области</w:t>
            </w:r>
          </w:p>
        </w:tc>
      </w:tr>
      <w:tr w:rsidR="001713F8" w:rsidRPr="00890373" w:rsidTr="001502FC">
        <w:trPr>
          <w:trHeight w:val="20"/>
        </w:trPr>
        <w:tc>
          <w:tcPr>
            <w:tcW w:w="2418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502FC" w:rsidRPr="00890373" w:rsidRDefault="001502FC" w:rsidP="00D3503D">
            <w:pPr>
              <w:spacing w:line="232" w:lineRule="auto"/>
              <w:rPr>
                <w:bCs/>
                <w:sz w:val="28"/>
                <w:szCs w:val="28"/>
              </w:rPr>
            </w:pPr>
            <w:r w:rsidRPr="00890373">
              <w:rPr>
                <w:bCs/>
                <w:sz w:val="28"/>
                <w:szCs w:val="28"/>
              </w:rPr>
              <w:t>Участники</w:t>
            </w:r>
          </w:p>
          <w:p w:rsidR="001502FC" w:rsidRPr="00890373" w:rsidRDefault="001502FC" w:rsidP="00D3503D">
            <w:pPr>
              <w:spacing w:line="20" w:lineRule="atLeast"/>
              <w:rPr>
                <w:bCs/>
                <w:sz w:val="28"/>
                <w:szCs w:val="28"/>
              </w:rPr>
            </w:pPr>
            <w:r w:rsidRPr="00890373">
              <w:rPr>
                <w:bCs/>
                <w:sz w:val="28"/>
                <w:szCs w:val="28"/>
              </w:rPr>
              <w:t xml:space="preserve">подпрограммы </w:t>
            </w:r>
          </w:p>
        </w:tc>
        <w:tc>
          <w:tcPr>
            <w:tcW w:w="579" w:type="dxa"/>
            <w:hideMark/>
          </w:tcPr>
          <w:p w:rsidR="001502FC" w:rsidRPr="00890373" w:rsidRDefault="001502FC" w:rsidP="00D3503D">
            <w:pPr>
              <w:spacing w:line="20" w:lineRule="atLeast"/>
              <w:rPr>
                <w:sz w:val="28"/>
                <w:szCs w:val="28"/>
              </w:rPr>
            </w:pPr>
            <w:r w:rsidRPr="00890373">
              <w:rPr>
                <w:sz w:val="28"/>
                <w:szCs w:val="28"/>
              </w:rPr>
              <w:t>–</w:t>
            </w:r>
          </w:p>
        </w:tc>
        <w:tc>
          <w:tcPr>
            <w:tcW w:w="6472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502FC" w:rsidRPr="00890373" w:rsidRDefault="001502FC" w:rsidP="001502FC">
            <w:pPr>
              <w:shd w:val="clear" w:color="auto" w:fill="FFFFFF"/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kern w:val="2"/>
                <w:sz w:val="28"/>
                <w:szCs w:val="28"/>
              </w:rPr>
              <w:t>управление социальной защиты Администрации Дубовского района Рос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>товской области</w:t>
            </w:r>
          </w:p>
        </w:tc>
      </w:tr>
      <w:tr w:rsidR="001713F8" w:rsidRPr="00890373" w:rsidTr="001502FC">
        <w:trPr>
          <w:trHeight w:val="20"/>
        </w:trPr>
        <w:tc>
          <w:tcPr>
            <w:tcW w:w="2418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502FC" w:rsidRPr="00890373" w:rsidRDefault="001502FC" w:rsidP="00145555">
            <w:pPr>
              <w:spacing w:line="20" w:lineRule="atLeast"/>
              <w:rPr>
                <w:bCs/>
                <w:sz w:val="28"/>
                <w:szCs w:val="28"/>
              </w:rPr>
            </w:pPr>
            <w:r w:rsidRPr="00890373">
              <w:rPr>
                <w:bCs/>
                <w:sz w:val="28"/>
                <w:szCs w:val="28"/>
              </w:rPr>
              <w:lastRenderedPageBreak/>
              <w:t xml:space="preserve">Программно-целевые инструменты </w:t>
            </w:r>
            <w:r w:rsidR="00145555">
              <w:rPr>
                <w:bCs/>
                <w:sz w:val="28"/>
                <w:szCs w:val="28"/>
              </w:rPr>
              <w:t xml:space="preserve"> </w:t>
            </w:r>
            <w:r w:rsidRPr="00890373">
              <w:rPr>
                <w:bCs/>
                <w:sz w:val="28"/>
                <w:szCs w:val="28"/>
              </w:rPr>
              <w:t>подпро</w:t>
            </w:r>
            <w:r w:rsidR="00145555">
              <w:rPr>
                <w:bCs/>
                <w:sz w:val="28"/>
                <w:szCs w:val="28"/>
              </w:rPr>
              <w:t>г</w:t>
            </w:r>
            <w:r w:rsidRPr="00890373">
              <w:rPr>
                <w:bCs/>
                <w:sz w:val="28"/>
                <w:szCs w:val="28"/>
              </w:rPr>
              <w:t xml:space="preserve">раммы </w:t>
            </w:r>
          </w:p>
        </w:tc>
        <w:tc>
          <w:tcPr>
            <w:tcW w:w="579" w:type="dxa"/>
            <w:hideMark/>
          </w:tcPr>
          <w:p w:rsidR="001502FC" w:rsidRPr="00890373" w:rsidRDefault="001502FC" w:rsidP="00D3503D">
            <w:pPr>
              <w:spacing w:line="20" w:lineRule="atLeast"/>
              <w:rPr>
                <w:sz w:val="28"/>
                <w:szCs w:val="28"/>
              </w:rPr>
            </w:pPr>
            <w:r w:rsidRPr="00890373">
              <w:rPr>
                <w:sz w:val="28"/>
                <w:szCs w:val="28"/>
              </w:rPr>
              <w:t>–</w:t>
            </w:r>
          </w:p>
        </w:tc>
        <w:tc>
          <w:tcPr>
            <w:tcW w:w="6472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502FC" w:rsidRPr="00890373" w:rsidRDefault="001502FC" w:rsidP="00D3503D">
            <w:pPr>
              <w:shd w:val="clear" w:color="auto" w:fill="FFFFFF"/>
              <w:spacing w:line="20" w:lineRule="atLeast"/>
              <w:jc w:val="both"/>
              <w:rPr>
                <w:sz w:val="28"/>
                <w:szCs w:val="28"/>
              </w:rPr>
            </w:pPr>
            <w:r w:rsidRPr="00890373">
              <w:rPr>
                <w:sz w:val="28"/>
                <w:szCs w:val="28"/>
              </w:rPr>
              <w:t>отсутствуют</w:t>
            </w:r>
          </w:p>
        </w:tc>
      </w:tr>
      <w:tr w:rsidR="001713F8" w:rsidRPr="00890373" w:rsidTr="001502FC">
        <w:trPr>
          <w:trHeight w:val="20"/>
        </w:trPr>
        <w:tc>
          <w:tcPr>
            <w:tcW w:w="2418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502FC" w:rsidRPr="00890373" w:rsidRDefault="001502FC" w:rsidP="00D3503D">
            <w:pPr>
              <w:spacing w:line="232" w:lineRule="auto"/>
              <w:rPr>
                <w:bCs/>
                <w:sz w:val="28"/>
                <w:szCs w:val="28"/>
              </w:rPr>
            </w:pPr>
            <w:r w:rsidRPr="00890373">
              <w:rPr>
                <w:bCs/>
                <w:sz w:val="28"/>
                <w:szCs w:val="28"/>
              </w:rPr>
              <w:t xml:space="preserve">Цель подпрограммы </w:t>
            </w:r>
          </w:p>
          <w:p w:rsidR="001502FC" w:rsidRPr="00890373" w:rsidRDefault="001502FC" w:rsidP="00D3503D">
            <w:pPr>
              <w:shd w:val="clear" w:color="auto" w:fill="FFFFFF"/>
              <w:spacing w:line="20" w:lineRule="atLeast"/>
              <w:rPr>
                <w:bCs/>
                <w:sz w:val="28"/>
                <w:szCs w:val="28"/>
              </w:rPr>
            </w:pPr>
          </w:p>
        </w:tc>
        <w:tc>
          <w:tcPr>
            <w:tcW w:w="579" w:type="dxa"/>
            <w:hideMark/>
          </w:tcPr>
          <w:p w:rsidR="001502FC" w:rsidRPr="00890373" w:rsidRDefault="001502FC" w:rsidP="00D3503D">
            <w:pPr>
              <w:shd w:val="clear" w:color="auto" w:fill="FFFFFF"/>
              <w:spacing w:line="20" w:lineRule="atLeast"/>
              <w:jc w:val="both"/>
              <w:rPr>
                <w:sz w:val="28"/>
                <w:szCs w:val="28"/>
              </w:rPr>
            </w:pPr>
            <w:r w:rsidRPr="00890373">
              <w:rPr>
                <w:sz w:val="28"/>
                <w:szCs w:val="28"/>
              </w:rPr>
              <w:t>–</w:t>
            </w:r>
          </w:p>
        </w:tc>
        <w:tc>
          <w:tcPr>
            <w:tcW w:w="6472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502FC" w:rsidRPr="00890373" w:rsidRDefault="001502FC" w:rsidP="00D3503D">
            <w:pPr>
              <w:shd w:val="clear" w:color="auto" w:fill="FFFFFF"/>
              <w:spacing w:line="20" w:lineRule="atLeast"/>
              <w:jc w:val="both"/>
              <w:rPr>
                <w:sz w:val="28"/>
                <w:szCs w:val="28"/>
              </w:rPr>
            </w:pPr>
            <w:r w:rsidRPr="00890373">
              <w:rPr>
                <w:sz w:val="28"/>
                <w:szCs w:val="28"/>
              </w:rPr>
              <w:t>реализация мероприятий по предоставлению услуг в сфере реабилитации инвалидов с целью их интеграции в общество</w:t>
            </w:r>
          </w:p>
        </w:tc>
      </w:tr>
      <w:tr w:rsidR="00677972" w:rsidRPr="00890373" w:rsidTr="001502FC">
        <w:trPr>
          <w:trHeight w:val="20"/>
        </w:trPr>
        <w:tc>
          <w:tcPr>
            <w:tcW w:w="2418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677972" w:rsidRPr="00890373" w:rsidRDefault="00677972" w:rsidP="00D3503D">
            <w:pPr>
              <w:spacing w:line="232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Задачи подпрограммы</w:t>
            </w:r>
          </w:p>
        </w:tc>
        <w:tc>
          <w:tcPr>
            <w:tcW w:w="579" w:type="dxa"/>
            <w:hideMark/>
          </w:tcPr>
          <w:p w:rsidR="00677972" w:rsidRPr="00890373" w:rsidRDefault="00677972" w:rsidP="00D3503D">
            <w:pPr>
              <w:shd w:val="clear" w:color="auto" w:fill="FFFFFF"/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72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77972" w:rsidRPr="00890373" w:rsidRDefault="00677972" w:rsidP="00677972">
            <w:pPr>
              <w:shd w:val="clear" w:color="auto" w:fill="FFFFFF"/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преодоление 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</w:t>
            </w:r>
          </w:p>
        </w:tc>
      </w:tr>
      <w:tr w:rsidR="00677972" w:rsidRPr="00890373" w:rsidTr="001502FC">
        <w:trPr>
          <w:trHeight w:val="20"/>
        </w:trPr>
        <w:tc>
          <w:tcPr>
            <w:tcW w:w="2418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677972" w:rsidRDefault="00677972" w:rsidP="00D3503D">
            <w:pPr>
              <w:spacing w:line="232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Целевые показатели подпрограммы</w:t>
            </w:r>
          </w:p>
        </w:tc>
        <w:tc>
          <w:tcPr>
            <w:tcW w:w="579" w:type="dxa"/>
            <w:hideMark/>
          </w:tcPr>
          <w:p w:rsidR="00677972" w:rsidRDefault="00677972" w:rsidP="00D3503D">
            <w:pPr>
              <w:shd w:val="clear" w:color="auto" w:fill="FFFFFF"/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72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77972" w:rsidRDefault="005165D2" w:rsidP="00B02AFB">
            <w:pPr>
              <w:shd w:val="clear" w:color="auto" w:fill="FFFFFF"/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инвалидов</w:t>
            </w:r>
            <w:r w:rsidR="00B02AFB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положительно оценивающих отношение населения к проблемам инвалидов, в общей </w:t>
            </w:r>
            <w:proofErr w:type="gramStart"/>
            <w:r>
              <w:rPr>
                <w:sz w:val="28"/>
                <w:szCs w:val="28"/>
              </w:rPr>
              <w:t>численности</w:t>
            </w:r>
            <w:proofErr w:type="gramEnd"/>
            <w:r>
              <w:rPr>
                <w:sz w:val="28"/>
                <w:szCs w:val="28"/>
              </w:rPr>
              <w:t xml:space="preserve"> опрошенных инвалидов</w:t>
            </w:r>
          </w:p>
        </w:tc>
      </w:tr>
      <w:tr w:rsidR="001713F8" w:rsidRPr="00890373" w:rsidTr="00C05351">
        <w:trPr>
          <w:trHeight w:val="20"/>
        </w:trPr>
        <w:tc>
          <w:tcPr>
            <w:tcW w:w="2418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C05351" w:rsidRPr="00890373" w:rsidRDefault="00C05351" w:rsidP="00C05351">
            <w:pPr>
              <w:spacing w:line="232" w:lineRule="auto"/>
              <w:rPr>
                <w:bCs/>
                <w:sz w:val="28"/>
                <w:szCs w:val="28"/>
              </w:rPr>
            </w:pPr>
            <w:r w:rsidRPr="00890373">
              <w:rPr>
                <w:bCs/>
                <w:sz w:val="28"/>
                <w:szCs w:val="28"/>
              </w:rPr>
              <w:t xml:space="preserve">Этапы и сроки </w:t>
            </w:r>
            <w:r w:rsidRPr="00890373">
              <w:rPr>
                <w:bCs/>
                <w:sz w:val="28"/>
                <w:szCs w:val="28"/>
              </w:rPr>
              <w:br w:type="page"/>
              <w:t xml:space="preserve">реализации подпрограммы </w:t>
            </w:r>
          </w:p>
        </w:tc>
        <w:tc>
          <w:tcPr>
            <w:tcW w:w="579" w:type="dxa"/>
            <w:hideMark/>
          </w:tcPr>
          <w:p w:rsidR="00C05351" w:rsidRPr="00890373" w:rsidRDefault="00C05351" w:rsidP="00C05351">
            <w:pPr>
              <w:shd w:val="clear" w:color="auto" w:fill="FFFFFF"/>
              <w:spacing w:line="20" w:lineRule="atLeast"/>
              <w:jc w:val="both"/>
              <w:rPr>
                <w:sz w:val="28"/>
                <w:szCs w:val="28"/>
              </w:rPr>
            </w:pPr>
            <w:r w:rsidRPr="00890373">
              <w:rPr>
                <w:sz w:val="28"/>
                <w:szCs w:val="28"/>
              </w:rPr>
              <w:t>–</w:t>
            </w:r>
          </w:p>
        </w:tc>
        <w:tc>
          <w:tcPr>
            <w:tcW w:w="6472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05351" w:rsidRPr="00890373" w:rsidRDefault="00C05351" w:rsidP="00CC0996">
            <w:pPr>
              <w:shd w:val="clear" w:color="auto" w:fill="FFFFFF"/>
              <w:spacing w:line="20" w:lineRule="atLeast"/>
              <w:jc w:val="both"/>
              <w:rPr>
                <w:sz w:val="28"/>
                <w:szCs w:val="28"/>
              </w:rPr>
            </w:pPr>
            <w:r w:rsidRPr="00C05351">
              <w:rPr>
                <w:sz w:val="28"/>
                <w:szCs w:val="28"/>
              </w:rPr>
              <w:t>реализация подпрограммы 2 запланирована на 2019 – 2030</w:t>
            </w:r>
            <w:r w:rsidRPr="00890373">
              <w:rPr>
                <w:sz w:val="28"/>
                <w:szCs w:val="28"/>
              </w:rPr>
              <w:t xml:space="preserve"> годы (этапы реализации подпрограммы </w:t>
            </w:r>
            <w:r w:rsidRPr="00890373">
              <w:rPr>
                <w:sz w:val="28"/>
                <w:szCs w:val="28"/>
              </w:rPr>
              <w:br/>
              <w:t>не выделяются)</w:t>
            </w:r>
          </w:p>
        </w:tc>
      </w:tr>
      <w:tr w:rsidR="001713F8" w:rsidRPr="00890373" w:rsidTr="001502FC">
        <w:trPr>
          <w:trHeight w:val="20"/>
        </w:trPr>
        <w:tc>
          <w:tcPr>
            <w:tcW w:w="2418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F0A09" w:rsidRPr="00890373" w:rsidRDefault="001F0A09" w:rsidP="00D3503D">
            <w:pPr>
              <w:spacing w:line="228" w:lineRule="auto"/>
              <w:rPr>
                <w:bCs/>
                <w:sz w:val="28"/>
                <w:szCs w:val="28"/>
              </w:rPr>
            </w:pPr>
            <w:r w:rsidRPr="00890373">
              <w:rPr>
                <w:bCs/>
                <w:sz w:val="28"/>
                <w:szCs w:val="28"/>
              </w:rPr>
              <w:t xml:space="preserve">Ресурсное обеспечение  подпрограммы </w:t>
            </w:r>
          </w:p>
          <w:p w:rsidR="001F0A09" w:rsidRPr="00890373" w:rsidRDefault="001F0A09" w:rsidP="00D3503D">
            <w:pPr>
              <w:spacing w:line="20" w:lineRule="atLeast"/>
              <w:rPr>
                <w:sz w:val="28"/>
                <w:szCs w:val="20"/>
              </w:rPr>
            </w:pPr>
          </w:p>
        </w:tc>
        <w:tc>
          <w:tcPr>
            <w:tcW w:w="579" w:type="dxa"/>
            <w:hideMark/>
          </w:tcPr>
          <w:p w:rsidR="001F0A09" w:rsidRPr="00890373" w:rsidRDefault="001F0A09" w:rsidP="00D3503D">
            <w:pPr>
              <w:shd w:val="clear" w:color="auto" w:fill="FFFFFF"/>
              <w:spacing w:line="20" w:lineRule="atLeast"/>
              <w:jc w:val="both"/>
              <w:rPr>
                <w:sz w:val="28"/>
                <w:szCs w:val="28"/>
              </w:rPr>
            </w:pPr>
            <w:r w:rsidRPr="00890373">
              <w:rPr>
                <w:sz w:val="28"/>
                <w:szCs w:val="28"/>
              </w:rPr>
              <w:t>–</w:t>
            </w:r>
          </w:p>
        </w:tc>
        <w:tc>
          <w:tcPr>
            <w:tcW w:w="6472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F0A09" w:rsidRPr="00890373" w:rsidRDefault="001F0A09" w:rsidP="00D3503D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общий объем финансирования </w:t>
            </w:r>
            <w:r>
              <w:rPr>
                <w:rFonts w:eastAsia="Calibri"/>
                <w:kern w:val="2"/>
                <w:sz w:val="28"/>
                <w:szCs w:val="28"/>
              </w:rPr>
              <w:t>муниципальной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программы составляет </w:t>
            </w:r>
            <w:r>
              <w:rPr>
                <w:rFonts w:eastAsia="Calibri"/>
                <w:kern w:val="2"/>
                <w:sz w:val="28"/>
                <w:szCs w:val="28"/>
              </w:rPr>
              <w:t>171,6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тыс. рублей, в том числе:</w:t>
            </w:r>
          </w:p>
          <w:p w:rsidR="001F0A09" w:rsidRPr="00890373" w:rsidRDefault="001F0A09" w:rsidP="00D3503D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2019 год – </w:t>
            </w:r>
            <w:r>
              <w:rPr>
                <w:rFonts w:eastAsia="Calibri"/>
                <w:kern w:val="2"/>
                <w:sz w:val="28"/>
                <w:szCs w:val="28"/>
              </w:rPr>
              <w:t xml:space="preserve">14,3 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>тыс. рублей;</w:t>
            </w:r>
          </w:p>
          <w:p w:rsidR="001F0A09" w:rsidRPr="00890373" w:rsidRDefault="001F0A09" w:rsidP="00D3503D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2020 год – </w:t>
            </w:r>
            <w:r>
              <w:rPr>
                <w:rFonts w:eastAsia="Calibri"/>
                <w:kern w:val="2"/>
                <w:sz w:val="28"/>
                <w:szCs w:val="28"/>
              </w:rPr>
              <w:t>14,3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тыс. рублей;</w:t>
            </w:r>
          </w:p>
          <w:p w:rsidR="001F0A09" w:rsidRPr="00890373" w:rsidRDefault="001F0A09" w:rsidP="00D3503D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2021 год – </w:t>
            </w:r>
            <w:r>
              <w:rPr>
                <w:rFonts w:eastAsia="Calibri"/>
                <w:kern w:val="2"/>
                <w:sz w:val="28"/>
                <w:szCs w:val="28"/>
              </w:rPr>
              <w:t>14,3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тыс. рублей;</w:t>
            </w:r>
          </w:p>
          <w:p w:rsidR="001F0A09" w:rsidRPr="00890373" w:rsidRDefault="001F0A09" w:rsidP="00D3503D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2022 год – </w:t>
            </w:r>
            <w:r>
              <w:rPr>
                <w:rFonts w:eastAsia="Calibri"/>
                <w:kern w:val="2"/>
                <w:sz w:val="28"/>
                <w:szCs w:val="28"/>
              </w:rPr>
              <w:t>14,3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тыс. рублей;</w:t>
            </w:r>
          </w:p>
          <w:p w:rsidR="001F0A09" w:rsidRPr="00890373" w:rsidRDefault="001F0A09" w:rsidP="00D3503D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2023 год – </w:t>
            </w:r>
            <w:r>
              <w:rPr>
                <w:rFonts w:eastAsia="Calibri"/>
                <w:kern w:val="2"/>
                <w:sz w:val="28"/>
                <w:szCs w:val="28"/>
              </w:rPr>
              <w:t>14,3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тыс. рублей;</w:t>
            </w:r>
          </w:p>
          <w:p w:rsidR="001F0A09" w:rsidRPr="00890373" w:rsidRDefault="001F0A09" w:rsidP="00D3503D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2024 год – </w:t>
            </w:r>
            <w:r>
              <w:rPr>
                <w:rFonts w:eastAsia="Calibri"/>
                <w:kern w:val="2"/>
                <w:sz w:val="28"/>
                <w:szCs w:val="28"/>
              </w:rPr>
              <w:t>14,3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тыс. рублей;</w:t>
            </w:r>
          </w:p>
          <w:p w:rsidR="001F0A09" w:rsidRPr="00890373" w:rsidRDefault="001F0A09" w:rsidP="00D3503D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2025 год – </w:t>
            </w:r>
            <w:r>
              <w:rPr>
                <w:rFonts w:eastAsia="Calibri"/>
                <w:kern w:val="2"/>
                <w:sz w:val="28"/>
                <w:szCs w:val="28"/>
              </w:rPr>
              <w:t>14,3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тыс. рублей;</w:t>
            </w:r>
          </w:p>
          <w:p w:rsidR="001F0A09" w:rsidRPr="00890373" w:rsidRDefault="001F0A09" w:rsidP="00D3503D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2026 год – </w:t>
            </w:r>
            <w:r>
              <w:rPr>
                <w:rFonts w:eastAsia="Calibri"/>
                <w:kern w:val="2"/>
                <w:sz w:val="28"/>
                <w:szCs w:val="28"/>
              </w:rPr>
              <w:t>14,3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тыс. рублей;</w:t>
            </w:r>
          </w:p>
          <w:p w:rsidR="001F0A09" w:rsidRPr="00890373" w:rsidRDefault="001F0A09" w:rsidP="00D3503D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2027 год – </w:t>
            </w:r>
            <w:r>
              <w:rPr>
                <w:rFonts w:eastAsia="Calibri"/>
                <w:kern w:val="2"/>
                <w:sz w:val="28"/>
                <w:szCs w:val="28"/>
              </w:rPr>
              <w:t>14,3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тыс. рублей;</w:t>
            </w:r>
          </w:p>
          <w:p w:rsidR="001F0A09" w:rsidRPr="00890373" w:rsidRDefault="001F0A09" w:rsidP="00D3503D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2028 год – </w:t>
            </w:r>
            <w:r>
              <w:rPr>
                <w:rFonts w:eastAsia="Calibri"/>
                <w:kern w:val="2"/>
                <w:sz w:val="28"/>
                <w:szCs w:val="28"/>
              </w:rPr>
              <w:t>14,3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тыс. рублей;</w:t>
            </w:r>
          </w:p>
          <w:p w:rsidR="001F0A09" w:rsidRPr="00890373" w:rsidRDefault="001F0A09" w:rsidP="00D3503D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2029 год – </w:t>
            </w:r>
            <w:r>
              <w:rPr>
                <w:rFonts w:eastAsia="Calibri"/>
                <w:kern w:val="2"/>
                <w:sz w:val="28"/>
                <w:szCs w:val="28"/>
              </w:rPr>
              <w:t>14,3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тыс. рублей;</w:t>
            </w:r>
          </w:p>
          <w:p w:rsidR="001F0A09" w:rsidRPr="00890373" w:rsidRDefault="001F0A09" w:rsidP="00D3503D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2030 год – </w:t>
            </w:r>
            <w:r>
              <w:rPr>
                <w:rFonts w:eastAsia="Calibri"/>
                <w:kern w:val="2"/>
                <w:sz w:val="28"/>
                <w:szCs w:val="28"/>
              </w:rPr>
              <w:t>14,3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тыс. рублей</w:t>
            </w:r>
            <w:r>
              <w:rPr>
                <w:rFonts w:eastAsia="Calibri"/>
                <w:kern w:val="2"/>
                <w:sz w:val="28"/>
                <w:szCs w:val="28"/>
              </w:rPr>
              <w:t>,</w:t>
            </w:r>
          </w:p>
          <w:p w:rsidR="001F0A09" w:rsidRPr="00890373" w:rsidRDefault="001F0A09" w:rsidP="00D3503D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в том числе средства федерального бюджета – </w:t>
            </w:r>
            <w:r>
              <w:rPr>
                <w:rFonts w:eastAsia="Calibri"/>
                <w:kern w:val="2"/>
                <w:sz w:val="28"/>
                <w:szCs w:val="28"/>
              </w:rPr>
              <w:t>171,6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> тыс. рублей, в том числе:</w:t>
            </w:r>
          </w:p>
          <w:p w:rsidR="001F0A09" w:rsidRPr="00890373" w:rsidRDefault="001F0A09" w:rsidP="00D3503D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2019 год – </w:t>
            </w:r>
            <w:r>
              <w:rPr>
                <w:rFonts w:eastAsia="Calibri"/>
                <w:kern w:val="2"/>
                <w:sz w:val="28"/>
                <w:szCs w:val="28"/>
              </w:rPr>
              <w:t xml:space="preserve">14,3 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>тыс. рублей;</w:t>
            </w:r>
          </w:p>
          <w:p w:rsidR="001F0A09" w:rsidRPr="00890373" w:rsidRDefault="001F0A09" w:rsidP="00D3503D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2020 год – </w:t>
            </w:r>
            <w:r>
              <w:rPr>
                <w:rFonts w:eastAsia="Calibri"/>
                <w:kern w:val="2"/>
                <w:sz w:val="28"/>
                <w:szCs w:val="28"/>
              </w:rPr>
              <w:t>14,3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тыс. рублей;</w:t>
            </w:r>
          </w:p>
          <w:p w:rsidR="001F0A09" w:rsidRPr="00890373" w:rsidRDefault="001F0A09" w:rsidP="00D3503D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2021 год – </w:t>
            </w:r>
            <w:r>
              <w:rPr>
                <w:rFonts w:eastAsia="Calibri"/>
                <w:kern w:val="2"/>
                <w:sz w:val="28"/>
                <w:szCs w:val="28"/>
              </w:rPr>
              <w:t>14,3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тыс. рублей;</w:t>
            </w:r>
          </w:p>
          <w:p w:rsidR="001F0A09" w:rsidRPr="00890373" w:rsidRDefault="001F0A09" w:rsidP="00D3503D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2022 год – </w:t>
            </w:r>
            <w:r>
              <w:rPr>
                <w:rFonts w:eastAsia="Calibri"/>
                <w:kern w:val="2"/>
                <w:sz w:val="28"/>
                <w:szCs w:val="28"/>
              </w:rPr>
              <w:t>14,3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тыс. рублей;</w:t>
            </w:r>
          </w:p>
          <w:p w:rsidR="001F0A09" w:rsidRPr="00890373" w:rsidRDefault="001F0A09" w:rsidP="00D3503D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2023 год – </w:t>
            </w:r>
            <w:r>
              <w:rPr>
                <w:rFonts w:eastAsia="Calibri"/>
                <w:kern w:val="2"/>
                <w:sz w:val="28"/>
                <w:szCs w:val="28"/>
              </w:rPr>
              <w:t>14,3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тыс. рублей;</w:t>
            </w:r>
          </w:p>
          <w:p w:rsidR="001F0A09" w:rsidRPr="00890373" w:rsidRDefault="001F0A09" w:rsidP="00D3503D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2024 год – </w:t>
            </w:r>
            <w:r>
              <w:rPr>
                <w:rFonts w:eastAsia="Calibri"/>
                <w:kern w:val="2"/>
                <w:sz w:val="28"/>
                <w:szCs w:val="28"/>
              </w:rPr>
              <w:t>14,3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тыс. рублей;</w:t>
            </w:r>
          </w:p>
          <w:p w:rsidR="001F0A09" w:rsidRPr="00890373" w:rsidRDefault="001F0A09" w:rsidP="00D3503D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2025 год – </w:t>
            </w:r>
            <w:r>
              <w:rPr>
                <w:rFonts w:eastAsia="Calibri"/>
                <w:kern w:val="2"/>
                <w:sz w:val="28"/>
                <w:szCs w:val="28"/>
              </w:rPr>
              <w:t>14,3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тыс. рублей;</w:t>
            </w:r>
          </w:p>
          <w:p w:rsidR="001F0A09" w:rsidRPr="00890373" w:rsidRDefault="001F0A09" w:rsidP="00D3503D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2026 год – </w:t>
            </w:r>
            <w:r>
              <w:rPr>
                <w:rFonts w:eastAsia="Calibri"/>
                <w:kern w:val="2"/>
                <w:sz w:val="28"/>
                <w:szCs w:val="28"/>
              </w:rPr>
              <w:t>14,3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тыс. рублей;</w:t>
            </w:r>
          </w:p>
          <w:p w:rsidR="001F0A09" w:rsidRPr="00890373" w:rsidRDefault="001F0A09" w:rsidP="00D3503D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2027 год – </w:t>
            </w:r>
            <w:r>
              <w:rPr>
                <w:rFonts w:eastAsia="Calibri"/>
                <w:kern w:val="2"/>
                <w:sz w:val="28"/>
                <w:szCs w:val="28"/>
              </w:rPr>
              <w:t>14,3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тыс. рублей;</w:t>
            </w:r>
          </w:p>
          <w:p w:rsidR="001F0A09" w:rsidRPr="00890373" w:rsidRDefault="001F0A09" w:rsidP="00D3503D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2028 год – </w:t>
            </w:r>
            <w:r>
              <w:rPr>
                <w:rFonts w:eastAsia="Calibri"/>
                <w:kern w:val="2"/>
                <w:sz w:val="28"/>
                <w:szCs w:val="28"/>
              </w:rPr>
              <w:t>14,3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тыс. рублей;</w:t>
            </w:r>
          </w:p>
          <w:p w:rsidR="001F0A09" w:rsidRPr="00890373" w:rsidRDefault="001F0A09" w:rsidP="00D3503D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lastRenderedPageBreak/>
              <w:t xml:space="preserve">2029 год – </w:t>
            </w:r>
            <w:r>
              <w:rPr>
                <w:rFonts w:eastAsia="Calibri"/>
                <w:kern w:val="2"/>
                <w:sz w:val="28"/>
                <w:szCs w:val="28"/>
              </w:rPr>
              <w:t>14,3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тыс. рублей;</w:t>
            </w:r>
          </w:p>
          <w:p w:rsidR="001F0A09" w:rsidRPr="00890373" w:rsidRDefault="001F0A09" w:rsidP="00D3503D">
            <w:pPr>
              <w:adjustRightInd w:val="0"/>
              <w:spacing w:line="20" w:lineRule="atLeast"/>
              <w:jc w:val="both"/>
              <w:rPr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2030 год – </w:t>
            </w:r>
            <w:r>
              <w:rPr>
                <w:rFonts w:eastAsia="Calibri"/>
                <w:kern w:val="2"/>
                <w:sz w:val="28"/>
                <w:szCs w:val="28"/>
              </w:rPr>
              <w:t>14,3</w:t>
            </w:r>
            <w:r w:rsidRPr="00890373">
              <w:rPr>
                <w:rFonts w:eastAsia="Calibri"/>
                <w:kern w:val="2"/>
                <w:sz w:val="28"/>
                <w:szCs w:val="28"/>
              </w:rPr>
              <w:t xml:space="preserve"> тыс. рублей</w:t>
            </w:r>
          </w:p>
        </w:tc>
      </w:tr>
      <w:tr w:rsidR="001713F8" w:rsidRPr="00890373" w:rsidTr="00145555">
        <w:trPr>
          <w:trHeight w:val="1555"/>
        </w:trPr>
        <w:tc>
          <w:tcPr>
            <w:tcW w:w="2418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F0A09" w:rsidRPr="00890373" w:rsidRDefault="001F0A09" w:rsidP="00D3503D">
            <w:pPr>
              <w:spacing w:line="228" w:lineRule="auto"/>
              <w:rPr>
                <w:bCs/>
                <w:sz w:val="28"/>
                <w:szCs w:val="28"/>
              </w:rPr>
            </w:pPr>
            <w:r w:rsidRPr="00890373">
              <w:rPr>
                <w:bCs/>
                <w:sz w:val="28"/>
                <w:szCs w:val="28"/>
              </w:rPr>
              <w:lastRenderedPageBreak/>
              <w:t xml:space="preserve">Ожидаемые результаты реализации подпрограммы </w:t>
            </w:r>
          </w:p>
          <w:p w:rsidR="001F0A09" w:rsidRPr="00890373" w:rsidRDefault="001F0A09" w:rsidP="00D3503D">
            <w:pPr>
              <w:spacing w:line="228" w:lineRule="auto"/>
              <w:rPr>
                <w:sz w:val="28"/>
                <w:szCs w:val="20"/>
              </w:rPr>
            </w:pPr>
            <w:r>
              <w:rPr>
                <w:bCs/>
                <w:sz w:val="28"/>
                <w:szCs w:val="28"/>
              </w:rPr>
              <w:t>муниципальной</w:t>
            </w:r>
          </w:p>
        </w:tc>
        <w:tc>
          <w:tcPr>
            <w:tcW w:w="579" w:type="dxa"/>
            <w:hideMark/>
          </w:tcPr>
          <w:p w:rsidR="001F0A09" w:rsidRPr="00890373" w:rsidRDefault="001F0A09" w:rsidP="00D3503D">
            <w:pPr>
              <w:shd w:val="clear" w:color="auto" w:fill="FFFFFF"/>
              <w:spacing w:line="20" w:lineRule="atLeast"/>
              <w:jc w:val="both"/>
              <w:rPr>
                <w:sz w:val="28"/>
                <w:szCs w:val="28"/>
              </w:rPr>
            </w:pPr>
            <w:r w:rsidRPr="00890373">
              <w:rPr>
                <w:sz w:val="28"/>
                <w:szCs w:val="28"/>
              </w:rPr>
              <w:t>–</w:t>
            </w:r>
          </w:p>
        </w:tc>
        <w:tc>
          <w:tcPr>
            <w:tcW w:w="6472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F0A09" w:rsidRDefault="001F0A09" w:rsidP="00D3503D">
            <w:pPr>
              <w:adjustRightInd w:val="0"/>
              <w:spacing w:line="228" w:lineRule="auto"/>
              <w:jc w:val="both"/>
              <w:rPr>
                <w:rFonts w:eastAsia="Calibri"/>
                <w:kern w:val="2"/>
                <w:sz w:val="28"/>
                <w:szCs w:val="28"/>
              </w:rPr>
            </w:pPr>
            <w:r w:rsidRPr="00890373">
              <w:rPr>
                <w:rFonts w:eastAsia="Calibri"/>
                <w:kern w:val="2"/>
                <w:sz w:val="28"/>
                <w:szCs w:val="28"/>
              </w:rPr>
              <w:t>увеличение количества инвалидов, положительно оценивающих отношение населения к проблемам инвалидов;</w:t>
            </w:r>
          </w:p>
          <w:p w:rsidR="001F0A09" w:rsidRPr="00890373" w:rsidRDefault="001F0A09" w:rsidP="00D3503D">
            <w:pPr>
              <w:adjustRightInd w:val="0"/>
              <w:spacing w:line="228" w:lineRule="auto"/>
              <w:jc w:val="both"/>
              <w:rPr>
                <w:rFonts w:eastAsia="Calibri"/>
                <w:kern w:val="2"/>
                <w:sz w:val="28"/>
                <w:szCs w:val="28"/>
              </w:rPr>
            </w:pPr>
            <w:r>
              <w:rPr>
                <w:rFonts w:eastAsia="Calibri"/>
                <w:kern w:val="2"/>
                <w:sz w:val="28"/>
                <w:szCs w:val="28"/>
              </w:rPr>
              <w:t>обеспечение социальных гарантий инвалидов</w:t>
            </w:r>
          </w:p>
          <w:p w:rsidR="001F0A09" w:rsidRPr="00890373" w:rsidRDefault="001F0A09" w:rsidP="00D3503D">
            <w:pPr>
              <w:adjustRightInd w:val="0"/>
              <w:spacing w:line="20" w:lineRule="atLeast"/>
              <w:jc w:val="both"/>
              <w:rPr>
                <w:sz w:val="28"/>
                <w:szCs w:val="28"/>
              </w:rPr>
            </w:pPr>
          </w:p>
        </w:tc>
      </w:tr>
    </w:tbl>
    <w:p w:rsidR="00B02AFB" w:rsidRDefault="00B02AFB" w:rsidP="00223936">
      <w:pPr>
        <w:jc w:val="center"/>
        <w:rPr>
          <w:sz w:val="28"/>
          <w:szCs w:val="28"/>
        </w:rPr>
      </w:pPr>
    </w:p>
    <w:p w:rsidR="00242D37" w:rsidRDefault="00242D37" w:rsidP="0022393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Приоритеты и цели </w:t>
      </w:r>
      <w:r w:rsidR="00677972">
        <w:rPr>
          <w:sz w:val="28"/>
          <w:szCs w:val="28"/>
        </w:rPr>
        <w:t>муниципальной</w:t>
      </w:r>
      <w:r w:rsidR="000F36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политики</w:t>
      </w:r>
    </w:p>
    <w:p w:rsidR="002E16FE" w:rsidRDefault="00242D37" w:rsidP="002E16FE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в с</w:t>
      </w:r>
      <w:r w:rsidR="002E16FE">
        <w:rPr>
          <w:sz w:val="28"/>
          <w:szCs w:val="28"/>
        </w:rPr>
        <w:t>ф</w:t>
      </w:r>
      <w:r>
        <w:rPr>
          <w:sz w:val="28"/>
          <w:szCs w:val="28"/>
        </w:rPr>
        <w:t>ере поддержки и социальной защиты инвалидов</w:t>
      </w:r>
    </w:p>
    <w:p w:rsidR="00B02AFB" w:rsidRDefault="00237F13" w:rsidP="002E16FE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FC5C67" w:rsidRDefault="00237F13" w:rsidP="002E16FE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A7F45">
        <w:rPr>
          <w:sz w:val="28"/>
          <w:szCs w:val="28"/>
        </w:rPr>
        <w:t>К приоритетным направлениям</w:t>
      </w:r>
      <w:r w:rsidR="00FC5C67">
        <w:rPr>
          <w:sz w:val="28"/>
          <w:szCs w:val="28"/>
        </w:rPr>
        <w:t xml:space="preserve"> </w:t>
      </w:r>
      <w:r w:rsidR="00677972">
        <w:rPr>
          <w:sz w:val="28"/>
          <w:szCs w:val="28"/>
        </w:rPr>
        <w:t>муниципальной</w:t>
      </w:r>
      <w:r w:rsidR="00FC5C67">
        <w:rPr>
          <w:sz w:val="28"/>
          <w:szCs w:val="28"/>
        </w:rPr>
        <w:t xml:space="preserve"> политики в сфере поддержки и социальной защиты инвалидов  на территории </w:t>
      </w:r>
      <w:r w:rsidR="00677972">
        <w:rPr>
          <w:sz w:val="28"/>
          <w:szCs w:val="28"/>
        </w:rPr>
        <w:t>Дубовского района</w:t>
      </w:r>
      <w:r w:rsidR="00FC5C67">
        <w:rPr>
          <w:sz w:val="28"/>
          <w:szCs w:val="28"/>
        </w:rPr>
        <w:t xml:space="preserve"> </w:t>
      </w:r>
      <w:r w:rsidR="009A7F45">
        <w:rPr>
          <w:sz w:val="28"/>
          <w:szCs w:val="28"/>
        </w:rPr>
        <w:t>отнесены</w:t>
      </w:r>
      <w:r w:rsidR="00FC5C67">
        <w:rPr>
          <w:sz w:val="28"/>
          <w:szCs w:val="28"/>
        </w:rPr>
        <w:t xml:space="preserve">: </w:t>
      </w:r>
    </w:p>
    <w:p w:rsidR="00FC5C67" w:rsidRDefault="00FC5C67" w:rsidP="00D76293">
      <w:pPr>
        <w:pStyle w:val="Default"/>
        <w:ind w:firstLine="709"/>
        <w:rPr>
          <w:sz w:val="28"/>
          <w:szCs w:val="28"/>
        </w:rPr>
      </w:pPr>
      <w:r>
        <w:rPr>
          <w:sz w:val="28"/>
          <w:szCs w:val="28"/>
        </w:rPr>
        <w:t>- реализация мероприятий по обеспечению доступности объектов социальной инфраструктуры, транспорта;</w:t>
      </w:r>
    </w:p>
    <w:p w:rsidR="00FC5C67" w:rsidRDefault="00FC5C67" w:rsidP="005370D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23936">
        <w:rPr>
          <w:sz w:val="28"/>
          <w:szCs w:val="28"/>
        </w:rPr>
        <w:t xml:space="preserve"> </w:t>
      </w:r>
      <w:r w:rsidR="00FB4D16">
        <w:rPr>
          <w:sz w:val="28"/>
          <w:szCs w:val="28"/>
        </w:rPr>
        <w:t>р</w:t>
      </w:r>
      <w:r>
        <w:rPr>
          <w:sz w:val="28"/>
          <w:szCs w:val="28"/>
        </w:rPr>
        <w:t xml:space="preserve">еализации социальной политики в отношении инвалидов с участием самих граждан с ограниченными возможностями; </w:t>
      </w:r>
    </w:p>
    <w:p w:rsidR="00FC5C67" w:rsidRDefault="00660A88" w:rsidP="005370D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23936">
        <w:rPr>
          <w:sz w:val="28"/>
          <w:szCs w:val="28"/>
        </w:rPr>
        <w:t xml:space="preserve"> </w:t>
      </w:r>
      <w:r w:rsidR="00FC5C67">
        <w:rPr>
          <w:sz w:val="28"/>
          <w:szCs w:val="28"/>
        </w:rPr>
        <w:t xml:space="preserve">обеспечение комплексного сопровождения инвалида с момента проявления заболевания до полной интеграции в обществе; </w:t>
      </w:r>
    </w:p>
    <w:p w:rsidR="00FC5C67" w:rsidRDefault="00FC5C67" w:rsidP="005370D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762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обеспечение инвалидов возможностью получить общее, профессиональное образование, активно включиться в культурную и спортивную жизнь исходя из их потребностей и возможностей; </w:t>
      </w:r>
    </w:p>
    <w:p w:rsidR="00FC5C67" w:rsidRDefault="00FC5C67" w:rsidP="005370D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239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реализация информационной политики, направленной на получение гражданами с ограниченными возможностями информации по вопросам, связанным с защитой их прав; </w:t>
      </w:r>
    </w:p>
    <w:p w:rsidR="00C70518" w:rsidRDefault="00FC5C67" w:rsidP="005370D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23936">
        <w:rPr>
          <w:sz w:val="28"/>
          <w:szCs w:val="28"/>
        </w:rPr>
        <w:t xml:space="preserve"> </w:t>
      </w:r>
      <w:r>
        <w:rPr>
          <w:sz w:val="28"/>
          <w:szCs w:val="28"/>
        </w:rPr>
        <w:t>взаимодействие с организациями инвалидов по вопросам, связанным с защитой прав граждан с ограниченными возможностями;</w:t>
      </w:r>
    </w:p>
    <w:p w:rsidR="00FC5C67" w:rsidRDefault="00FC5C67" w:rsidP="005370D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239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организация непрерывного процесса оценки эффективности мероприятий по социальной поддержке инвалидов. </w:t>
      </w:r>
    </w:p>
    <w:p w:rsidR="00FC5C67" w:rsidRDefault="00FC5C67" w:rsidP="00E41A2D">
      <w:pPr>
        <w:pStyle w:val="Default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601E5">
        <w:rPr>
          <w:color w:val="auto"/>
          <w:sz w:val="28"/>
          <w:szCs w:val="28"/>
        </w:rPr>
        <w:t xml:space="preserve">      </w:t>
      </w:r>
      <w:r>
        <w:rPr>
          <w:color w:val="auto"/>
          <w:sz w:val="28"/>
          <w:szCs w:val="28"/>
        </w:rPr>
        <w:t xml:space="preserve">Указанные направления реализуются в соответствии: </w:t>
      </w:r>
    </w:p>
    <w:p w:rsidR="00FC5C67" w:rsidRDefault="00223936" w:rsidP="00223936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="00FC5C67">
        <w:rPr>
          <w:color w:val="auto"/>
          <w:sz w:val="28"/>
          <w:szCs w:val="28"/>
        </w:rPr>
        <w:t xml:space="preserve">с Федеральным законом от 24.11.1995 № 181-ФЗ «О социальной защите инвалидов в Российской Федерации»; </w:t>
      </w:r>
    </w:p>
    <w:p w:rsidR="00FC5C67" w:rsidRDefault="00223936" w:rsidP="00223936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="00FC5C67">
        <w:rPr>
          <w:color w:val="auto"/>
          <w:sz w:val="28"/>
          <w:szCs w:val="28"/>
        </w:rPr>
        <w:t xml:space="preserve">с Федеральным законом от 28.12.2013 № 442-ФЗ «Об основах социального обслуживания граждан в Российской Федерации»; </w:t>
      </w:r>
    </w:p>
    <w:p w:rsidR="00FC5C67" w:rsidRDefault="00223936" w:rsidP="00223936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="00FC5C67">
        <w:rPr>
          <w:color w:val="auto"/>
          <w:sz w:val="28"/>
          <w:szCs w:val="28"/>
        </w:rPr>
        <w:t xml:space="preserve">с Областным законом от 05.07.2013 № 1115-ЗС «Об обеспечении на территории Ростовской области беспрепятственного доступа инвалидов и других маломобильных групп населения к объектам социальной, инженерной и транспортной инфраструктур». </w:t>
      </w:r>
    </w:p>
    <w:p w:rsidR="00FB4D16" w:rsidRDefault="00FB4D16" w:rsidP="00E41A2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 Развитие социальной сферы Дубовского района согласно Стратегии социально-экономического развития Дубовского района на период до 20</w:t>
      </w:r>
      <w:r w:rsidR="00FD41DA">
        <w:rPr>
          <w:color w:val="auto"/>
          <w:sz w:val="28"/>
          <w:szCs w:val="28"/>
        </w:rPr>
        <w:t>3</w:t>
      </w:r>
      <w:r>
        <w:rPr>
          <w:color w:val="auto"/>
          <w:sz w:val="28"/>
          <w:szCs w:val="28"/>
        </w:rPr>
        <w:t xml:space="preserve">0 года предполагает обеспечение доступности объектов социальной инфраструктуры и услуг </w:t>
      </w:r>
      <w:r w:rsidR="003D69DF">
        <w:rPr>
          <w:color w:val="auto"/>
          <w:sz w:val="28"/>
          <w:szCs w:val="28"/>
        </w:rPr>
        <w:t xml:space="preserve">для инвалидов и других маломобильных групп населения. Муниципальная программа «Доступная среда» конкретизирует </w:t>
      </w:r>
      <w:r w:rsidR="003D69DF">
        <w:rPr>
          <w:color w:val="auto"/>
          <w:sz w:val="28"/>
          <w:szCs w:val="28"/>
        </w:rPr>
        <w:lastRenderedPageBreak/>
        <w:t>мероприятия по формированию условий для беспрепятственного доступа инвалидов и других маломобильных групп населения к объектам и услугам.</w:t>
      </w:r>
    </w:p>
    <w:p w:rsidR="00B03DE2" w:rsidRDefault="00365804" w:rsidP="00D56E86">
      <w:pPr>
        <w:pStyle w:val="Default"/>
        <w:ind w:firstLine="709"/>
        <w:jc w:val="both"/>
        <w:sectPr w:rsidR="00B03DE2" w:rsidSect="005C5CDE">
          <w:footerReference w:type="even" r:id="rId8"/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pgNumType w:start="1"/>
          <w:cols w:space="708"/>
          <w:docGrid w:linePitch="360"/>
        </w:sectPr>
      </w:pPr>
      <w:r>
        <w:rPr>
          <w:color w:val="auto"/>
          <w:sz w:val="28"/>
          <w:szCs w:val="28"/>
        </w:rPr>
        <w:t xml:space="preserve"> </w:t>
      </w:r>
      <w:r w:rsidR="00E86D17">
        <w:rPr>
          <w:color w:val="auto"/>
          <w:sz w:val="28"/>
          <w:szCs w:val="28"/>
        </w:rPr>
        <w:t>Система показателей</w:t>
      </w:r>
      <w:r w:rsidR="00420051">
        <w:rPr>
          <w:color w:val="auto"/>
          <w:sz w:val="28"/>
          <w:szCs w:val="28"/>
        </w:rPr>
        <w:t xml:space="preserve"> программы</w:t>
      </w:r>
      <w:r w:rsidR="00E86D17">
        <w:rPr>
          <w:color w:val="auto"/>
          <w:sz w:val="28"/>
          <w:szCs w:val="28"/>
        </w:rPr>
        <w:t xml:space="preserve"> позволяет оценивать результаты реализации комплекса мероприятий, направленных на </w:t>
      </w:r>
      <w:r w:rsidR="00420051">
        <w:rPr>
          <w:color w:val="auto"/>
          <w:sz w:val="28"/>
          <w:szCs w:val="28"/>
        </w:rPr>
        <w:t>формирование доступной среды для инвалидов.</w:t>
      </w:r>
      <w:r w:rsidR="007601E5">
        <w:rPr>
          <w:color w:val="auto"/>
          <w:sz w:val="28"/>
          <w:szCs w:val="28"/>
        </w:rPr>
        <w:t xml:space="preserve"> </w:t>
      </w:r>
      <w:r w:rsidR="00FC5C67">
        <w:rPr>
          <w:color w:val="auto"/>
          <w:sz w:val="28"/>
          <w:szCs w:val="28"/>
        </w:rPr>
        <w:t>Сведения о показателях</w:t>
      </w:r>
      <w:r w:rsidR="00677972">
        <w:rPr>
          <w:color w:val="auto"/>
          <w:sz w:val="28"/>
          <w:szCs w:val="28"/>
        </w:rPr>
        <w:t xml:space="preserve"> </w:t>
      </w:r>
      <w:r w:rsidR="00AC72AE">
        <w:rPr>
          <w:color w:val="auto"/>
          <w:sz w:val="28"/>
          <w:szCs w:val="28"/>
        </w:rPr>
        <w:t xml:space="preserve">муниципальной </w:t>
      </w:r>
      <w:r w:rsidR="00FC5C67">
        <w:rPr>
          <w:color w:val="auto"/>
          <w:sz w:val="28"/>
          <w:szCs w:val="28"/>
        </w:rPr>
        <w:t xml:space="preserve"> программы </w:t>
      </w:r>
      <w:r w:rsidR="00AC72AE">
        <w:rPr>
          <w:color w:val="auto"/>
          <w:sz w:val="28"/>
          <w:szCs w:val="28"/>
        </w:rPr>
        <w:t>Дубовского района</w:t>
      </w:r>
      <w:r w:rsidR="00FC5C67">
        <w:rPr>
          <w:color w:val="auto"/>
          <w:sz w:val="28"/>
          <w:szCs w:val="28"/>
        </w:rPr>
        <w:t xml:space="preserve"> «Доступная среда», подпрограмм </w:t>
      </w:r>
      <w:r w:rsidR="00375488">
        <w:rPr>
          <w:color w:val="auto"/>
          <w:sz w:val="28"/>
          <w:szCs w:val="28"/>
        </w:rPr>
        <w:t>муниципальной</w:t>
      </w:r>
      <w:r w:rsidR="00FC5C67">
        <w:rPr>
          <w:color w:val="auto"/>
          <w:sz w:val="28"/>
          <w:szCs w:val="28"/>
        </w:rPr>
        <w:t xml:space="preserve"> программы и их значениях приведены в приложении №</w:t>
      </w:r>
      <w:r>
        <w:rPr>
          <w:color w:val="auto"/>
          <w:sz w:val="28"/>
          <w:szCs w:val="28"/>
        </w:rPr>
        <w:t xml:space="preserve"> </w:t>
      </w:r>
      <w:r w:rsidR="00FC5C67">
        <w:rPr>
          <w:color w:val="auto"/>
          <w:sz w:val="28"/>
          <w:szCs w:val="28"/>
        </w:rPr>
        <w:t xml:space="preserve">1. </w:t>
      </w:r>
      <w:proofErr w:type="gramStart"/>
      <w:r w:rsidR="00FC5C67">
        <w:rPr>
          <w:color w:val="auto"/>
          <w:sz w:val="28"/>
          <w:szCs w:val="28"/>
        </w:rPr>
        <w:t xml:space="preserve">Перечень подпрограмм, основных мероприятий </w:t>
      </w:r>
      <w:r w:rsidR="00AC72AE">
        <w:rPr>
          <w:color w:val="auto"/>
          <w:sz w:val="28"/>
          <w:szCs w:val="28"/>
        </w:rPr>
        <w:t>муниципальной</w:t>
      </w:r>
      <w:r w:rsidR="00FC5C67">
        <w:rPr>
          <w:color w:val="auto"/>
          <w:sz w:val="28"/>
          <w:szCs w:val="28"/>
        </w:rPr>
        <w:t xml:space="preserve"> программы </w:t>
      </w:r>
      <w:r w:rsidR="00AC72AE">
        <w:rPr>
          <w:color w:val="auto"/>
          <w:sz w:val="28"/>
          <w:szCs w:val="28"/>
        </w:rPr>
        <w:t>Дубовского района</w:t>
      </w:r>
      <w:r w:rsidR="00FC5C67">
        <w:rPr>
          <w:color w:val="auto"/>
          <w:sz w:val="28"/>
          <w:szCs w:val="28"/>
        </w:rPr>
        <w:t xml:space="preserve"> «Доступная среда» приведен</w:t>
      </w:r>
      <w:r w:rsidR="0075080A">
        <w:rPr>
          <w:color w:val="auto"/>
          <w:sz w:val="28"/>
          <w:szCs w:val="28"/>
        </w:rPr>
        <w:t>ы</w:t>
      </w:r>
      <w:r w:rsidR="00FC5C67">
        <w:rPr>
          <w:color w:val="auto"/>
          <w:sz w:val="28"/>
          <w:szCs w:val="28"/>
        </w:rPr>
        <w:t xml:space="preserve"> в приложении</w:t>
      </w:r>
      <w:r w:rsidR="007601E5">
        <w:rPr>
          <w:color w:val="auto"/>
          <w:sz w:val="28"/>
          <w:szCs w:val="28"/>
        </w:rPr>
        <w:t xml:space="preserve"> </w:t>
      </w:r>
      <w:r w:rsidR="00FC5C67">
        <w:rPr>
          <w:color w:val="auto"/>
          <w:sz w:val="28"/>
          <w:szCs w:val="28"/>
        </w:rPr>
        <w:t xml:space="preserve"> №</w:t>
      </w:r>
      <w:r>
        <w:rPr>
          <w:color w:val="auto"/>
          <w:sz w:val="28"/>
          <w:szCs w:val="28"/>
        </w:rPr>
        <w:t xml:space="preserve"> </w:t>
      </w:r>
      <w:r w:rsidR="00FC5C67">
        <w:rPr>
          <w:color w:val="auto"/>
          <w:sz w:val="28"/>
          <w:szCs w:val="28"/>
        </w:rPr>
        <w:t>2.</w:t>
      </w:r>
      <w:proofErr w:type="gramEnd"/>
      <w:r w:rsidR="00FC5C67">
        <w:rPr>
          <w:color w:val="auto"/>
          <w:sz w:val="28"/>
          <w:szCs w:val="28"/>
        </w:rPr>
        <w:t xml:space="preserve"> </w:t>
      </w:r>
      <w:r w:rsidR="00D56E86">
        <w:rPr>
          <w:color w:val="auto"/>
          <w:sz w:val="28"/>
          <w:szCs w:val="28"/>
        </w:rPr>
        <w:t>Р</w:t>
      </w:r>
      <w:r w:rsidR="00145555">
        <w:rPr>
          <w:color w:val="auto"/>
          <w:sz w:val="28"/>
          <w:szCs w:val="28"/>
        </w:rPr>
        <w:t>ас</w:t>
      </w:r>
      <w:r w:rsidR="001D1310">
        <w:rPr>
          <w:color w:val="auto"/>
          <w:sz w:val="28"/>
          <w:szCs w:val="28"/>
        </w:rPr>
        <w:t xml:space="preserve">ходы бюджета района на реализацию муниципальной программы </w:t>
      </w:r>
      <w:r w:rsidR="00677972">
        <w:rPr>
          <w:color w:val="auto"/>
          <w:sz w:val="28"/>
          <w:szCs w:val="28"/>
        </w:rPr>
        <w:t>Дубовского района</w:t>
      </w:r>
      <w:r>
        <w:rPr>
          <w:color w:val="auto"/>
          <w:sz w:val="28"/>
          <w:szCs w:val="28"/>
        </w:rPr>
        <w:t xml:space="preserve"> </w:t>
      </w:r>
      <w:r w:rsidR="00677972">
        <w:rPr>
          <w:color w:val="auto"/>
          <w:sz w:val="28"/>
          <w:szCs w:val="28"/>
        </w:rPr>
        <w:t xml:space="preserve"> </w:t>
      </w:r>
      <w:r w:rsidR="001D1310">
        <w:rPr>
          <w:color w:val="auto"/>
          <w:sz w:val="28"/>
          <w:szCs w:val="28"/>
        </w:rPr>
        <w:t xml:space="preserve">«Доступная </w:t>
      </w:r>
      <w:r>
        <w:rPr>
          <w:color w:val="auto"/>
          <w:sz w:val="28"/>
          <w:szCs w:val="28"/>
        </w:rPr>
        <w:t>с</w:t>
      </w:r>
      <w:r w:rsidR="001D1310">
        <w:rPr>
          <w:color w:val="auto"/>
          <w:sz w:val="28"/>
          <w:szCs w:val="28"/>
        </w:rPr>
        <w:t>реда»</w:t>
      </w:r>
      <w:r>
        <w:rPr>
          <w:color w:val="auto"/>
          <w:sz w:val="28"/>
          <w:szCs w:val="28"/>
        </w:rPr>
        <w:t xml:space="preserve"> п</w:t>
      </w:r>
      <w:r w:rsidR="001D1310">
        <w:rPr>
          <w:color w:val="auto"/>
          <w:sz w:val="28"/>
          <w:szCs w:val="28"/>
        </w:rPr>
        <w:t>риведены в приложении №</w:t>
      </w:r>
      <w:r w:rsidR="00B02AFB">
        <w:rPr>
          <w:color w:val="auto"/>
          <w:sz w:val="28"/>
          <w:szCs w:val="28"/>
        </w:rPr>
        <w:t>3</w:t>
      </w:r>
      <w:r w:rsidR="00223936">
        <w:rPr>
          <w:color w:val="auto"/>
          <w:sz w:val="28"/>
          <w:szCs w:val="28"/>
        </w:rPr>
        <w:t>.</w:t>
      </w:r>
      <w:r w:rsidR="007601E5">
        <w:rPr>
          <w:color w:val="auto"/>
          <w:sz w:val="28"/>
          <w:szCs w:val="28"/>
        </w:rPr>
        <w:t xml:space="preserve">  </w:t>
      </w:r>
      <w:r w:rsidR="00914C46">
        <w:rPr>
          <w:color w:val="auto"/>
          <w:sz w:val="28"/>
          <w:szCs w:val="28"/>
        </w:rPr>
        <w:t>Расходы бюджетов всех уровней на реализацию муниципальной программы Дубовского района «Доступная среда» приведены в приложении №4.</w:t>
      </w:r>
      <w:r w:rsidR="007601E5">
        <w:rPr>
          <w:color w:val="auto"/>
          <w:sz w:val="28"/>
          <w:szCs w:val="28"/>
        </w:rPr>
        <w:t xml:space="preserve">        </w:t>
      </w:r>
    </w:p>
    <w:p w:rsidR="00150E41" w:rsidRDefault="007601E5" w:rsidP="007601E5">
      <w:pPr>
        <w:widowControl w:val="0"/>
        <w:autoSpaceDE w:val="0"/>
        <w:autoSpaceDN w:val="0"/>
        <w:adjustRightInd w:val="0"/>
        <w:jc w:val="center"/>
        <w:outlineLvl w:val="1"/>
      </w:pPr>
      <w:r w:rsidRPr="00AE3891">
        <w:lastRenderedPageBreak/>
        <w:t xml:space="preserve">                                       </w:t>
      </w:r>
    </w:p>
    <w:p w:rsidR="00150E41" w:rsidRDefault="00150E41" w:rsidP="007601E5">
      <w:pPr>
        <w:widowControl w:val="0"/>
        <w:autoSpaceDE w:val="0"/>
        <w:autoSpaceDN w:val="0"/>
        <w:adjustRightInd w:val="0"/>
        <w:jc w:val="center"/>
        <w:outlineLvl w:val="1"/>
      </w:pPr>
      <w:r>
        <w:t xml:space="preserve">                                                                                                                                  </w:t>
      </w:r>
    </w:p>
    <w:p w:rsidR="00D3503D" w:rsidRPr="00890373" w:rsidRDefault="00150E41" w:rsidP="00D3503D">
      <w:pPr>
        <w:adjustRightInd w:val="0"/>
        <w:ind w:left="10773"/>
        <w:jc w:val="center"/>
        <w:outlineLvl w:val="1"/>
        <w:rPr>
          <w:sz w:val="28"/>
          <w:szCs w:val="28"/>
        </w:rPr>
      </w:pPr>
      <w:r w:rsidRPr="00377E39">
        <w:t xml:space="preserve"> </w:t>
      </w:r>
      <w:r w:rsidR="00D3503D" w:rsidRPr="00890373">
        <w:rPr>
          <w:sz w:val="28"/>
          <w:szCs w:val="28"/>
        </w:rPr>
        <w:t>Приложение № 1</w:t>
      </w:r>
    </w:p>
    <w:p w:rsidR="00D3503D" w:rsidRPr="00890373" w:rsidRDefault="00D3503D" w:rsidP="00D3503D">
      <w:pPr>
        <w:adjustRightInd w:val="0"/>
        <w:ind w:left="10773"/>
        <w:jc w:val="center"/>
        <w:rPr>
          <w:kern w:val="2"/>
          <w:sz w:val="28"/>
          <w:szCs w:val="28"/>
        </w:rPr>
      </w:pPr>
      <w:r w:rsidRPr="00890373">
        <w:rPr>
          <w:kern w:val="2"/>
          <w:sz w:val="28"/>
          <w:szCs w:val="28"/>
        </w:rPr>
        <w:t xml:space="preserve">к </w:t>
      </w:r>
      <w:r w:rsidR="00D76293">
        <w:rPr>
          <w:kern w:val="2"/>
          <w:sz w:val="28"/>
          <w:szCs w:val="28"/>
        </w:rPr>
        <w:t>муниципальной</w:t>
      </w:r>
      <w:r w:rsidRPr="00890373">
        <w:rPr>
          <w:kern w:val="2"/>
          <w:sz w:val="28"/>
          <w:szCs w:val="28"/>
        </w:rPr>
        <w:t xml:space="preserve"> программе </w:t>
      </w:r>
      <w:r w:rsidR="00D76293">
        <w:rPr>
          <w:kern w:val="2"/>
          <w:sz w:val="28"/>
          <w:szCs w:val="28"/>
        </w:rPr>
        <w:t>Дубовского района</w:t>
      </w:r>
    </w:p>
    <w:p w:rsidR="00D3503D" w:rsidRPr="00890373" w:rsidRDefault="00D3503D" w:rsidP="00D3503D">
      <w:pPr>
        <w:adjustRightInd w:val="0"/>
        <w:ind w:left="10773"/>
        <w:jc w:val="center"/>
        <w:rPr>
          <w:kern w:val="2"/>
          <w:sz w:val="28"/>
          <w:szCs w:val="28"/>
        </w:rPr>
      </w:pPr>
      <w:r w:rsidRPr="00890373">
        <w:rPr>
          <w:kern w:val="2"/>
          <w:sz w:val="28"/>
          <w:szCs w:val="28"/>
        </w:rPr>
        <w:t>«Доступная среда»</w:t>
      </w:r>
    </w:p>
    <w:p w:rsidR="00D3503D" w:rsidRPr="00890373" w:rsidRDefault="00D3503D" w:rsidP="00D3503D">
      <w:pPr>
        <w:jc w:val="center"/>
        <w:rPr>
          <w:rFonts w:eastAsia="Calibri"/>
          <w:kern w:val="2"/>
          <w:sz w:val="28"/>
          <w:szCs w:val="28"/>
        </w:rPr>
      </w:pPr>
    </w:p>
    <w:p w:rsidR="00D3503D" w:rsidRPr="00890373" w:rsidRDefault="00D3503D" w:rsidP="00D3503D">
      <w:pPr>
        <w:jc w:val="center"/>
        <w:rPr>
          <w:rFonts w:eastAsia="Calibri"/>
          <w:kern w:val="2"/>
          <w:sz w:val="28"/>
          <w:szCs w:val="28"/>
        </w:rPr>
      </w:pPr>
      <w:r w:rsidRPr="00890373">
        <w:rPr>
          <w:rFonts w:eastAsia="Calibri"/>
          <w:kern w:val="2"/>
          <w:sz w:val="28"/>
          <w:szCs w:val="28"/>
        </w:rPr>
        <w:t>СВЕДЕНИЯ</w:t>
      </w:r>
    </w:p>
    <w:p w:rsidR="00D3503D" w:rsidRPr="00890373" w:rsidRDefault="00D3503D" w:rsidP="00D3503D">
      <w:pPr>
        <w:jc w:val="center"/>
        <w:rPr>
          <w:rFonts w:eastAsia="Calibri"/>
          <w:kern w:val="2"/>
          <w:sz w:val="28"/>
          <w:szCs w:val="28"/>
        </w:rPr>
      </w:pPr>
      <w:r w:rsidRPr="00890373">
        <w:rPr>
          <w:rFonts w:eastAsia="Calibri"/>
          <w:kern w:val="2"/>
          <w:sz w:val="28"/>
          <w:szCs w:val="28"/>
        </w:rPr>
        <w:t xml:space="preserve">о показателях </w:t>
      </w:r>
      <w:r>
        <w:rPr>
          <w:rFonts w:eastAsia="Calibri"/>
          <w:kern w:val="2"/>
          <w:sz w:val="28"/>
          <w:szCs w:val="28"/>
        </w:rPr>
        <w:t>муниципальной</w:t>
      </w:r>
      <w:r w:rsidRPr="00890373">
        <w:rPr>
          <w:rFonts w:eastAsia="Calibri"/>
          <w:kern w:val="2"/>
          <w:sz w:val="28"/>
          <w:szCs w:val="28"/>
        </w:rPr>
        <w:t xml:space="preserve"> программы</w:t>
      </w:r>
      <w:r w:rsidR="00B02AFB">
        <w:rPr>
          <w:rFonts w:eastAsia="Calibri"/>
          <w:kern w:val="2"/>
          <w:sz w:val="28"/>
          <w:szCs w:val="28"/>
        </w:rPr>
        <w:t>,</w:t>
      </w:r>
      <w:r w:rsidRPr="00890373">
        <w:rPr>
          <w:rFonts w:eastAsia="Calibri"/>
          <w:kern w:val="2"/>
          <w:sz w:val="28"/>
          <w:szCs w:val="28"/>
        </w:rPr>
        <w:t xml:space="preserve"> </w:t>
      </w:r>
    </w:p>
    <w:p w:rsidR="00D3503D" w:rsidRDefault="00D3503D" w:rsidP="00D3503D">
      <w:pPr>
        <w:jc w:val="center"/>
        <w:rPr>
          <w:rFonts w:eastAsia="Calibri"/>
          <w:kern w:val="2"/>
          <w:sz w:val="28"/>
          <w:szCs w:val="28"/>
        </w:rPr>
      </w:pPr>
      <w:r>
        <w:rPr>
          <w:rFonts w:eastAsia="Calibri"/>
          <w:kern w:val="2"/>
          <w:sz w:val="28"/>
          <w:szCs w:val="28"/>
        </w:rPr>
        <w:t>Дубовского района</w:t>
      </w:r>
      <w:r w:rsidRPr="00890373">
        <w:rPr>
          <w:rFonts w:eastAsia="Calibri"/>
          <w:kern w:val="2"/>
          <w:sz w:val="28"/>
          <w:szCs w:val="28"/>
        </w:rPr>
        <w:t xml:space="preserve"> «Доступная среда», подпрограмм </w:t>
      </w:r>
      <w:r w:rsidR="00B02AFB">
        <w:rPr>
          <w:rFonts w:eastAsia="Calibri"/>
          <w:kern w:val="2"/>
          <w:sz w:val="28"/>
          <w:szCs w:val="28"/>
        </w:rPr>
        <w:t xml:space="preserve">муниципальной программы </w:t>
      </w:r>
      <w:r w:rsidRPr="00890373">
        <w:rPr>
          <w:rFonts w:eastAsia="Calibri"/>
          <w:kern w:val="2"/>
          <w:sz w:val="28"/>
          <w:szCs w:val="28"/>
        </w:rPr>
        <w:t xml:space="preserve">и их </w:t>
      </w:r>
      <w:proofErr w:type="gramStart"/>
      <w:r w:rsidRPr="00890373">
        <w:rPr>
          <w:rFonts w:eastAsia="Calibri"/>
          <w:kern w:val="2"/>
          <w:sz w:val="28"/>
          <w:szCs w:val="28"/>
        </w:rPr>
        <w:t>значениях</w:t>
      </w:r>
      <w:proofErr w:type="gramEnd"/>
    </w:p>
    <w:p w:rsidR="005165D2" w:rsidRPr="00890373" w:rsidRDefault="005165D2" w:rsidP="00D3503D">
      <w:pPr>
        <w:jc w:val="center"/>
        <w:rPr>
          <w:rFonts w:eastAsia="Calibri"/>
          <w:kern w:val="2"/>
          <w:sz w:val="28"/>
          <w:szCs w:val="28"/>
        </w:rPr>
      </w:pPr>
    </w:p>
    <w:p w:rsidR="00D3503D" w:rsidRPr="00890373" w:rsidRDefault="00D3503D" w:rsidP="00D3503D">
      <w:pPr>
        <w:adjustRightInd w:val="0"/>
        <w:jc w:val="center"/>
        <w:rPr>
          <w:rFonts w:eastAsia="Calibri"/>
          <w:kern w:val="2"/>
          <w:sz w:val="28"/>
          <w:szCs w:val="28"/>
        </w:rPr>
      </w:pPr>
    </w:p>
    <w:tbl>
      <w:tblPr>
        <w:tblW w:w="5029" w:type="pct"/>
        <w:tblCellMar>
          <w:left w:w="57" w:type="dxa"/>
          <w:right w:w="57" w:type="dxa"/>
        </w:tblCellMar>
        <w:tblLook w:val="04A0"/>
      </w:tblPr>
      <w:tblGrid>
        <w:gridCol w:w="458"/>
        <w:gridCol w:w="3697"/>
        <w:gridCol w:w="864"/>
        <w:gridCol w:w="851"/>
        <w:gridCol w:w="709"/>
        <w:gridCol w:w="709"/>
        <w:gridCol w:w="674"/>
        <w:gridCol w:w="652"/>
        <w:gridCol w:w="635"/>
        <w:gridCol w:w="610"/>
        <w:gridCol w:w="609"/>
        <w:gridCol w:w="608"/>
        <w:gridCol w:w="608"/>
        <w:gridCol w:w="639"/>
        <w:gridCol w:w="608"/>
        <w:gridCol w:w="620"/>
        <w:gridCol w:w="663"/>
        <w:gridCol w:w="728"/>
      </w:tblGrid>
      <w:tr w:rsidR="0062027D" w:rsidRPr="00890373" w:rsidTr="00365804">
        <w:trPr>
          <w:trHeight w:val="179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890373" w:rsidRDefault="0062027D" w:rsidP="00D3503D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 xml:space="preserve">№ </w:t>
            </w:r>
            <w:proofErr w:type="spellStart"/>
            <w:proofErr w:type="gramStart"/>
            <w:r w:rsidRPr="00890373">
              <w:rPr>
                <w:rFonts w:eastAsia="Calibri"/>
                <w:kern w:val="2"/>
              </w:rPr>
              <w:t>п</w:t>
            </w:r>
            <w:proofErr w:type="spellEnd"/>
            <w:proofErr w:type="gramEnd"/>
            <w:r w:rsidRPr="00890373">
              <w:rPr>
                <w:rFonts w:eastAsia="Calibri"/>
                <w:kern w:val="2"/>
              </w:rPr>
              <w:t>/</w:t>
            </w:r>
            <w:proofErr w:type="spellStart"/>
            <w:r w:rsidRPr="00890373">
              <w:rPr>
                <w:rFonts w:eastAsia="Calibri"/>
                <w:kern w:val="2"/>
              </w:rPr>
              <w:t>п</w:t>
            </w:r>
            <w:proofErr w:type="spellEnd"/>
          </w:p>
        </w:tc>
        <w:tc>
          <w:tcPr>
            <w:tcW w:w="3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890373" w:rsidRDefault="0062027D" w:rsidP="00D3503D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 xml:space="preserve">Номер и наименование </w:t>
            </w:r>
          </w:p>
          <w:p w:rsidR="0062027D" w:rsidRPr="00890373" w:rsidRDefault="0062027D" w:rsidP="00B66A56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показателя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027D" w:rsidRDefault="0062027D" w:rsidP="00D3503D">
            <w:pPr>
              <w:adjustRightInd w:val="0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Вид</w:t>
            </w:r>
          </w:p>
          <w:p w:rsidR="0062027D" w:rsidRPr="00890373" w:rsidRDefault="0062027D" w:rsidP="00D3503D">
            <w:pPr>
              <w:adjustRightInd w:val="0"/>
              <w:jc w:val="center"/>
              <w:rPr>
                <w:rFonts w:eastAsia="Calibri"/>
                <w:kern w:val="2"/>
              </w:rPr>
            </w:pPr>
            <w:proofErr w:type="spellStart"/>
            <w:proofErr w:type="gramStart"/>
            <w:r>
              <w:rPr>
                <w:rFonts w:eastAsia="Calibri"/>
                <w:kern w:val="2"/>
              </w:rPr>
              <w:t>показа-теля</w:t>
            </w:r>
            <w:proofErr w:type="spellEnd"/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Default="0062027D" w:rsidP="00D3503D">
            <w:pPr>
              <w:adjustRightInd w:val="0"/>
              <w:jc w:val="center"/>
              <w:rPr>
                <w:rFonts w:eastAsia="Calibri"/>
                <w:kern w:val="2"/>
              </w:rPr>
            </w:pPr>
            <w:proofErr w:type="spellStart"/>
            <w:r w:rsidRPr="00890373">
              <w:rPr>
                <w:rFonts w:eastAsia="Calibri"/>
                <w:kern w:val="2"/>
              </w:rPr>
              <w:t>Ед</w:t>
            </w:r>
            <w:proofErr w:type="gramStart"/>
            <w:r w:rsidR="00365804">
              <w:rPr>
                <w:rFonts w:eastAsia="Calibri"/>
                <w:kern w:val="2"/>
              </w:rPr>
              <w:t>.-</w:t>
            </w:r>
            <w:proofErr w:type="gramEnd"/>
            <w:r w:rsidR="00365804">
              <w:rPr>
                <w:rFonts w:eastAsia="Calibri"/>
                <w:kern w:val="2"/>
              </w:rPr>
              <w:t>ца</w:t>
            </w:r>
            <w:proofErr w:type="spellEnd"/>
          </w:p>
          <w:p w:rsidR="0062027D" w:rsidRDefault="0062027D" w:rsidP="00D3503D">
            <w:pPr>
              <w:adjustRightInd w:val="0"/>
              <w:jc w:val="center"/>
              <w:rPr>
                <w:rFonts w:eastAsia="Calibri"/>
                <w:kern w:val="2"/>
              </w:rPr>
            </w:pPr>
            <w:proofErr w:type="spellStart"/>
            <w:r w:rsidRPr="00890373">
              <w:rPr>
                <w:rFonts w:eastAsia="Calibri"/>
                <w:kern w:val="2"/>
              </w:rPr>
              <w:t>изме</w:t>
            </w:r>
            <w:proofErr w:type="spellEnd"/>
            <w:r w:rsidRPr="00890373">
              <w:rPr>
                <w:rFonts w:eastAsia="Calibri"/>
                <w:kern w:val="2"/>
              </w:rPr>
              <w:t>-</w:t>
            </w:r>
          </w:p>
          <w:p w:rsidR="0062027D" w:rsidRPr="00890373" w:rsidRDefault="0062027D" w:rsidP="00D3503D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рения</w:t>
            </w:r>
          </w:p>
        </w:tc>
        <w:tc>
          <w:tcPr>
            <w:tcW w:w="907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7D" w:rsidRPr="00890373" w:rsidRDefault="0062027D" w:rsidP="00D3503D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Значение показателя</w:t>
            </w:r>
          </w:p>
        </w:tc>
      </w:tr>
      <w:tr w:rsidR="0062027D" w:rsidRPr="00890373" w:rsidTr="00365804"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27D" w:rsidRPr="00890373" w:rsidRDefault="0062027D" w:rsidP="00D3503D">
            <w:pPr>
              <w:rPr>
                <w:rFonts w:eastAsia="Calibri"/>
                <w:kern w:val="2"/>
              </w:rPr>
            </w:pPr>
          </w:p>
        </w:tc>
        <w:tc>
          <w:tcPr>
            <w:tcW w:w="3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27D" w:rsidRPr="00890373" w:rsidRDefault="0062027D" w:rsidP="00D3503D">
            <w:pPr>
              <w:rPr>
                <w:rFonts w:eastAsia="Calibri"/>
                <w:kern w:val="2"/>
              </w:rPr>
            </w:pPr>
          </w:p>
        </w:tc>
        <w:tc>
          <w:tcPr>
            <w:tcW w:w="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7D" w:rsidRPr="00890373" w:rsidRDefault="0062027D" w:rsidP="00D3503D">
            <w:pPr>
              <w:rPr>
                <w:rFonts w:eastAsia="Calibri"/>
                <w:kern w:val="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27D" w:rsidRPr="00890373" w:rsidRDefault="0062027D" w:rsidP="00D3503D">
            <w:pPr>
              <w:rPr>
                <w:rFonts w:eastAsia="Calibri"/>
                <w:kern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890373" w:rsidRDefault="0062027D" w:rsidP="00D3503D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201</w:t>
            </w:r>
            <w:r>
              <w:rPr>
                <w:rFonts w:eastAsia="Calibri"/>
                <w:kern w:val="2"/>
              </w:rPr>
              <w:t>7</w:t>
            </w:r>
          </w:p>
          <w:p w:rsidR="0062027D" w:rsidRPr="00890373" w:rsidRDefault="0062027D" w:rsidP="00D3503D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7D" w:rsidRDefault="0062027D" w:rsidP="00D3503D">
            <w:pPr>
              <w:adjustRightInd w:val="0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2018</w:t>
            </w:r>
          </w:p>
          <w:p w:rsidR="0062027D" w:rsidRPr="00890373" w:rsidRDefault="0062027D" w:rsidP="00D3503D">
            <w:pPr>
              <w:adjustRightInd w:val="0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год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7D" w:rsidRDefault="0062027D" w:rsidP="00D3503D">
            <w:pPr>
              <w:adjustRightInd w:val="0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2019</w:t>
            </w:r>
          </w:p>
          <w:p w:rsidR="0062027D" w:rsidRPr="00890373" w:rsidRDefault="0062027D" w:rsidP="00D3503D">
            <w:pPr>
              <w:adjustRightInd w:val="0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год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890373" w:rsidRDefault="0062027D" w:rsidP="00D3503D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2020 год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890373" w:rsidRDefault="0062027D" w:rsidP="00D3503D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2021 год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890373" w:rsidRDefault="0062027D" w:rsidP="00D3503D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2022 год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890373" w:rsidRDefault="0062027D" w:rsidP="00D3503D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2023 год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890373" w:rsidRDefault="0062027D" w:rsidP="00D3503D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2024 год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890373" w:rsidRDefault="0062027D" w:rsidP="00D3503D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2025 год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890373" w:rsidRDefault="0062027D" w:rsidP="00D3503D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2026 год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890373" w:rsidRDefault="0062027D" w:rsidP="00D3503D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2027 год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890373" w:rsidRDefault="0062027D" w:rsidP="00D3503D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2028 год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890373" w:rsidRDefault="0062027D" w:rsidP="00D3503D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2029 год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Default="0062027D" w:rsidP="00D3503D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2030 год</w:t>
            </w:r>
          </w:p>
          <w:p w:rsidR="0062027D" w:rsidRPr="00890373" w:rsidRDefault="0062027D" w:rsidP="00D3503D">
            <w:pPr>
              <w:adjustRightInd w:val="0"/>
              <w:jc w:val="center"/>
              <w:rPr>
                <w:rFonts w:eastAsia="Calibri"/>
                <w:kern w:val="2"/>
              </w:rPr>
            </w:pPr>
          </w:p>
        </w:tc>
      </w:tr>
    </w:tbl>
    <w:p w:rsidR="00D3503D" w:rsidRPr="00890373" w:rsidRDefault="00D3503D" w:rsidP="00D3503D">
      <w:pPr>
        <w:rPr>
          <w:sz w:val="2"/>
          <w:szCs w:val="2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54"/>
        <w:gridCol w:w="3714"/>
        <w:gridCol w:w="851"/>
        <w:gridCol w:w="850"/>
        <w:gridCol w:w="709"/>
        <w:gridCol w:w="709"/>
        <w:gridCol w:w="708"/>
        <w:gridCol w:w="567"/>
        <w:gridCol w:w="86"/>
        <w:gridCol w:w="623"/>
        <w:gridCol w:w="86"/>
        <w:gridCol w:w="481"/>
        <w:gridCol w:w="87"/>
        <w:gridCol w:w="480"/>
        <w:gridCol w:w="87"/>
        <w:gridCol w:w="622"/>
        <w:gridCol w:w="87"/>
        <w:gridCol w:w="480"/>
        <w:gridCol w:w="87"/>
        <w:gridCol w:w="622"/>
        <w:gridCol w:w="87"/>
        <w:gridCol w:w="480"/>
        <w:gridCol w:w="87"/>
        <w:gridCol w:w="480"/>
        <w:gridCol w:w="87"/>
        <w:gridCol w:w="54"/>
        <w:gridCol w:w="537"/>
        <w:gridCol w:w="30"/>
        <w:gridCol w:w="57"/>
        <w:gridCol w:w="653"/>
      </w:tblGrid>
      <w:tr w:rsidR="00C85DA0" w:rsidRPr="00890373" w:rsidTr="00365804">
        <w:trPr>
          <w:tblHeader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890373" w:rsidRDefault="0062027D" w:rsidP="00D3503D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1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890373" w:rsidRDefault="0062027D" w:rsidP="00D3503D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7D" w:rsidRPr="00890373" w:rsidRDefault="0062027D" w:rsidP="00D3503D">
            <w:pPr>
              <w:adjustRightInd w:val="0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7D" w:rsidRDefault="00C85DA0" w:rsidP="00522055">
            <w:pPr>
              <w:adjustRightInd w:val="0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7D" w:rsidRDefault="00C85DA0" w:rsidP="00522055">
            <w:pPr>
              <w:adjustRightInd w:val="0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890373" w:rsidRDefault="00C85DA0" w:rsidP="00C85DA0">
            <w:pPr>
              <w:adjustRightInd w:val="0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890373" w:rsidRDefault="00C85DA0" w:rsidP="00C85DA0">
            <w:pPr>
              <w:adjustRightInd w:val="0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890373" w:rsidRDefault="00C85DA0" w:rsidP="00C85DA0">
            <w:pPr>
              <w:adjustRightInd w:val="0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890373" w:rsidRDefault="00C85DA0" w:rsidP="00C85DA0">
            <w:pPr>
              <w:adjustRightInd w:val="0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890373" w:rsidRDefault="00C85DA0" w:rsidP="00C85DA0">
            <w:pPr>
              <w:adjustRightInd w:val="0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890373" w:rsidRDefault="00C85DA0" w:rsidP="00C85DA0">
            <w:pPr>
              <w:adjustRightInd w:val="0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890373" w:rsidRDefault="0062027D" w:rsidP="00C85DA0">
            <w:pPr>
              <w:adjustRightInd w:val="0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1</w:t>
            </w:r>
            <w:r w:rsidR="00C85DA0">
              <w:rPr>
                <w:rFonts w:eastAsia="Calibri"/>
                <w:kern w:val="2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890373" w:rsidRDefault="0062027D" w:rsidP="00C85DA0">
            <w:pPr>
              <w:adjustRightInd w:val="0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1</w:t>
            </w:r>
            <w:r w:rsidR="00C85DA0">
              <w:rPr>
                <w:rFonts w:eastAsia="Calibri"/>
                <w:kern w:val="2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890373" w:rsidRDefault="0062027D" w:rsidP="00C85DA0">
            <w:pPr>
              <w:adjustRightInd w:val="0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1</w:t>
            </w:r>
            <w:r w:rsidR="00C85DA0">
              <w:rPr>
                <w:rFonts w:eastAsia="Calibri"/>
                <w:kern w:val="2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890373" w:rsidRDefault="0062027D" w:rsidP="00C85DA0">
            <w:pPr>
              <w:adjustRightInd w:val="0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1</w:t>
            </w:r>
            <w:r w:rsidR="00C85DA0">
              <w:rPr>
                <w:rFonts w:eastAsia="Calibri"/>
                <w:kern w:val="2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890373" w:rsidRDefault="0062027D" w:rsidP="00C85DA0">
            <w:pPr>
              <w:adjustRightInd w:val="0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1</w:t>
            </w:r>
            <w:r w:rsidR="00C85DA0">
              <w:rPr>
                <w:rFonts w:eastAsia="Calibri"/>
                <w:kern w:val="2"/>
              </w:rPr>
              <w:t>6</w:t>
            </w:r>
          </w:p>
        </w:tc>
        <w:tc>
          <w:tcPr>
            <w:tcW w:w="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890373" w:rsidRDefault="0062027D" w:rsidP="00C85DA0">
            <w:pPr>
              <w:adjustRightInd w:val="0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1</w:t>
            </w:r>
            <w:r w:rsidR="00C85DA0">
              <w:rPr>
                <w:rFonts w:eastAsia="Calibri"/>
                <w:kern w:val="2"/>
              </w:rPr>
              <w:t>7</w:t>
            </w: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890373" w:rsidRDefault="0062027D" w:rsidP="00C85DA0">
            <w:pPr>
              <w:adjustRightInd w:val="0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1</w:t>
            </w:r>
            <w:r w:rsidR="00C85DA0">
              <w:rPr>
                <w:rFonts w:eastAsia="Calibri"/>
                <w:kern w:val="2"/>
              </w:rPr>
              <w:t>8</w:t>
            </w:r>
          </w:p>
        </w:tc>
      </w:tr>
      <w:tr w:rsidR="00C85DA0" w:rsidRPr="00890373" w:rsidTr="00246022">
        <w:tc>
          <w:tcPr>
            <w:tcW w:w="1494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A0" w:rsidRDefault="00C85DA0" w:rsidP="00D3503D">
            <w:pPr>
              <w:adjustRightInd w:val="0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 xml:space="preserve">Муниципальная </w:t>
            </w:r>
            <w:r w:rsidRPr="00890373">
              <w:rPr>
                <w:rFonts w:eastAsia="Calibri"/>
                <w:kern w:val="2"/>
              </w:rPr>
              <w:t xml:space="preserve"> программа </w:t>
            </w:r>
            <w:r>
              <w:rPr>
                <w:rFonts w:eastAsia="Calibri"/>
                <w:kern w:val="2"/>
              </w:rPr>
              <w:t xml:space="preserve">Дубовского района </w:t>
            </w:r>
            <w:r w:rsidRPr="00890373">
              <w:rPr>
                <w:rFonts w:eastAsia="Calibri"/>
                <w:kern w:val="2"/>
              </w:rPr>
              <w:t xml:space="preserve"> «Доступная среда»</w:t>
            </w:r>
          </w:p>
          <w:p w:rsidR="00C85DA0" w:rsidRPr="00890373" w:rsidRDefault="00C85DA0" w:rsidP="00D3503D">
            <w:pPr>
              <w:adjustRightInd w:val="0"/>
              <w:jc w:val="center"/>
              <w:rPr>
                <w:rFonts w:eastAsia="Calibri"/>
                <w:kern w:val="2"/>
              </w:rPr>
            </w:pPr>
          </w:p>
        </w:tc>
      </w:tr>
      <w:tr w:rsidR="00C85DA0" w:rsidRPr="00890373" w:rsidTr="0036580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890373" w:rsidRDefault="0062027D" w:rsidP="00D3503D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1.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890373" w:rsidRDefault="0062027D" w:rsidP="00522055">
            <w:pPr>
              <w:adjustRightInd w:val="0"/>
              <w:ind w:left="-50"/>
              <w:jc w:val="both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Показатель</w:t>
            </w:r>
            <w:r w:rsidRPr="00890373">
              <w:rPr>
                <w:rFonts w:eastAsia="Calibri"/>
                <w:kern w:val="2"/>
                <w:lang w:val="en-US"/>
              </w:rPr>
              <w:t> </w:t>
            </w:r>
            <w:r w:rsidRPr="00890373">
              <w:rPr>
                <w:rFonts w:eastAsia="Calibri"/>
                <w:kern w:val="2"/>
              </w:rPr>
              <w:t>1.</w:t>
            </w:r>
            <w:r w:rsidRPr="00890373">
              <w:rPr>
                <w:rFonts w:eastAsia="Calibri"/>
                <w:kern w:val="2"/>
                <w:lang w:val="en-US"/>
              </w:rPr>
              <w:t> </w:t>
            </w:r>
            <w:r w:rsidRPr="00890373">
              <w:rPr>
                <w:rFonts w:eastAsia="Calibri"/>
                <w:kern w:val="2"/>
              </w:rPr>
              <w:t xml:space="preserve">Доля инвалидов, положительно оценивающих уровень доступности приоритетных объектов </w:t>
            </w:r>
            <w:proofErr w:type="spellStart"/>
            <w:proofErr w:type="gramStart"/>
            <w:r w:rsidRPr="00890373">
              <w:rPr>
                <w:rFonts w:eastAsia="Calibri"/>
                <w:kern w:val="2"/>
              </w:rPr>
              <w:t>социаль</w:t>
            </w:r>
            <w:r>
              <w:rPr>
                <w:rFonts w:eastAsia="Calibri"/>
                <w:kern w:val="2"/>
              </w:rPr>
              <w:t>-</w:t>
            </w:r>
            <w:r w:rsidRPr="00890373">
              <w:rPr>
                <w:rFonts w:eastAsia="Calibri"/>
                <w:kern w:val="2"/>
              </w:rPr>
              <w:t>ной</w:t>
            </w:r>
            <w:proofErr w:type="spellEnd"/>
            <w:proofErr w:type="gramEnd"/>
            <w:r w:rsidRPr="00890373">
              <w:rPr>
                <w:rFonts w:eastAsia="Calibri"/>
                <w:kern w:val="2"/>
              </w:rPr>
              <w:t xml:space="preserve"> инфраструктуры и услуг в приоритетных</w:t>
            </w:r>
            <w:r>
              <w:rPr>
                <w:rFonts w:eastAsia="Calibri"/>
                <w:kern w:val="2"/>
              </w:rPr>
              <w:t xml:space="preserve"> </w:t>
            </w:r>
            <w:r w:rsidRPr="00890373">
              <w:rPr>
                <w:rFonts w:eastAsia="Calibri"/>
                <w:kern w:val="2"/>
              </w:rPr>
              <w:t xml:space="preserve">сферах </w:t>
            </w:r>
            <w:proofErr w:type="spellStart"/>
            <w:r w:rsidRPr="00890373">
              <w:rPr>
                <w:rFonts w:eastAsia="Calibri"/>
                <w:kern w:val="2"/>
              </w:rPr>
              <w:t>жизнедея</w:t>
            </w:r>
            <w:r>
              <w:rPr>
                <w:rFonts w:eastAsia="Calibri"/>
                <w:kern w:val="2"/>
              </w:rPr>
              <w:t>-</w:t>
            </w:r>
            <w:r w:rsidRPr="00890373">
              <w:rPr>
                <w:rFonts w:eastAsia="Calibri"/>
                <w:kern w:val="2"/>
              </w:rPr>
              <w:t>тельности</w:t>
            </w:r>
            <w:proofErr w:type="spellEnd"/>
            <w:r w:rsidRPr="00890373">
              <w:rPr>
                <w:rFonts w:eastAsia="Calibri"/>
                <w:kern w:val="2"/>
              </w:rPr>
              <w:t>, в общей численности</w:t>
            </w:r>
            <w:r>
              <w:rPr>
                <w:rFonts w:eastAsia="Calibri"/>
                <w:kern w:val="2"/>
              </w:rPr>
              <w:t xml:space="preserve"> </w:t>
            </w:r>
            <w:r w:rsidRPr="00890373">
              <w:rPr>
                <w:rFonts w:eastAsia="Calibri"/>
                <w:kern w:val="2"/>
              </w:rPr>
              <w:t xml:space="preserve"> опрошенных </w:t>
            </w:r>
            <w:r>
              <w:rPr>
                <w:rFonts w:eastAsia="Calibri"/>
                <w:kern w:val="2"/>
              </w:rPr>
              <w:t xml:space="preserve"> </w:t>
            </w:r>
            <w:r w:rsidRPr="00890373">
              <w:rPr>
                <w:rFonts w:eastAsia="Calibri"/>
                <w:kern w:val="2"/>
              </w:rPr>
              <w:t xml:space="preserve">инвалидов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7D" w:rsidRPr="00890373" w:rsidRDefault="0062027D" w:rsidP="00536BD0">
            <w:pPr>
              <w:adjustRightInd w:val="0"/>
              <w:jc w:val="center"/>
              <w:rPr>
                <w:rFonts w:eastAsia="Calibri"/>
                <w:kern w:val="2"/>
              </w:rPr>
            </w:pPr>
            <w:proofErr w:type="spellStart"/>
            <w:r>
              <w:rPr>
                <w:rFonts w:eastAsia="Calibri"/>
                <w:kern w:val="2"/>
              </w:rPr>
              <w:t>ве-домст-вен-ный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7D" w:rsidRPr="00890373" w:rsidRDefault="0062027D" w:rsidP="00D3503D">
            <w:pPr>
              <w:adjustRightInd w:val="0"/>
              <w:jc w:val="center"/>
              <w:rPr>
                <w:rFonts w:eastAsia="Calibri"/>
                <w:kern w:val="2"/>
              </w:rPr>
            </w:pPr>
            <w:proofErr w:type="spellStart"/>
            <w:proofErr w:type="gramStart"/>
            <w:r w:rsidRPr="00890373">
              <w:rPr>
                <w:rFonts w:eastAsia="Calibri"/>
                <w:kern w:val="2"/>
              </w:rPr>
              <w:t>про-центов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246022" w:rsidP="00D3503D">
            <w:pPr>
              <w:adjustRightInd w:val="0"/>
              <w:jc w:val="center"/>
              <w:rPr>
                <w:rFonts w:eastAsia="Calibri"/>
                <w:kern w:val="2"/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45,0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7D" w:rsidRPr="00067F52" w:rsidRDefault="00246022" w:rsidP="00D3503D">
            <w:pPr>
              <w:adjustRightInd w:val="0"/>
              <w:jc w:val="center"/>
              <w:rPr>
                <w:rFonts w:eastAsia="Calibri"/>
                <w:kern w:val="2"/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60,0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62027D" w:rsidP="00D3503D">
            <w:pPr>
              <w:adjustRightInd w:val="0"/>
              <w:jc w:val="center"/>
              <w:rPr>
                <w:rFonts w:eastAsia="Calibri"/>
                <w:kern w:val="2"/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70,0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62027D" w:rsidP="00D3503D">
            <w:pPr>
              <w:adjustRightInd w:val="0"/>
              <w:jc w:val="center"/>
              <w:rPr>
                <w:rFonts w:eastAsia="Calibri"/>
                <w:kern w:val="2"/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80,0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62027D" w:rsidP="00D3503D">
            <w:pPr>
              <w:adjustRightInd w:val="0"/>
              <w:jc w:val="center"/>
              <w:rPr>
                <w:rFonts w:eastAsia="Calibri"/>
                <w:kern w:val="2"/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81,0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62027D" w:rsidP="00D3503D">
            <w:pPr>
              <w:adjustRightInd w:val="0"/>
              <w:jc w:val="center"/>
              <w:rPr>
                <w:rFonts w:eastAsia="Calibri"/>
                <w:kern w:val="2"/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82,0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62027D" w:rsidP="00D3503D">
            <w:pPr>
              <w:adjustRightInd w:val="0"/>
              <w:jc w:val="center"/>
              <w:rPr>
                <w:rFonts w:eastAsia="Calibri"/>
                <w:kern w:val="2"/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83,0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62027D" w:rsidP="00D3503D">
            <w:pPr>
              <w:adjustRightInd w:val="0"/>
              <w:jc w:val="center"/>
              <w:rPr>
                <w:rFonts w:eastAsia="Calibri"/>
                <w:kern w:val="2"/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84,0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62027D" w:rsidP="00D3503D">
            <w:pPr>
              <w:adjustRightInd w:val="0"/>
              <w:jc w:val="center"/>
              <w:rPr>
                <w:rFonts w:eastAsia="Calibri"/>
                <w:kern w:val="2"/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85,0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62027D" w:rsidP="00D3503D">
            <w:pPr>
              <w:adjustRightInd w:val="0"/>
              <w:jc w:val="center"/>
              <w:rPr>
                <w:rFonts w:eastAsia="Calibri"/>
                <w:kern w:val="2"/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86,0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62027D" w:rsidP="00D3503D">
            <w:pPr>
              <w:adjustRightInd w:val="0"/>
              <w:jc w:val="center"/>
              <w:rPr>
                <w:rFonts w:eastAsia="Calibri"/>
                <w:kern w:val="2"/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87,0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62027D" w:rsidP="00D3503D">
            <w:pPr>
              <w:adjustRightInd w:val="0"/>
              <w:jc w:val="center"/>
              <w:rPr>
                <w:rFonts w:eastAsia="Calibri"/>
                <w:kern w:val="2"/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88,0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62027D" w:rsidP="00D3503D">
            <w:pPr>
              <w:adjustRightInd w:val="0"/>
              <w:jc w:val="center"/>
              <w:rPr>
                <w:rFonts w:eastAsia="Calibri"/>
                <w:kern w:val="2"/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89,0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62027D" w:rsidP="00D3503D">
            <w:pPr>
              <w:adjustRightInd w:val="0"/>
              <w:jc w:val="center"/>
              <w:rPr>
                <w:rFonts w:eastAsia="Calibri"/>
                <w:kern w:val="2"/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90,0</w:t>
            </w:r>
          </w:p>
        </w:tc>
      </w:tr>
      <w:tr w:rsidR="00C85DA0" w:rsidRPr="00890373" w:rsidTr="0036580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890373" w:rsidRDefault="0062027D" w:rsidP="00536BD0">
            <w:pPr>
              <w:adjustRightInd w:val="0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2.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890373" w:rsidRDefault="0062027D" w:rsidP="00536BD0">
            <w:pPr>
              <w:adjustRightInd w:val="0"/>
              <w:ind w:left="-50"/>
              <w:jc w:val="both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 xml:space="preserve">Показатель 2. Доля доступных для инвалидов и других маломобильных групп населения объектов социальной, </w:t>
            </w:r>
            <w:proofErr w:type="spellStart"/>
            <w:proofErr w:type="gramStart"/>
            <w:r>
              <w:rPr>
                <w:rFonts w:eastAsia="Calibri"/>
                <w:kern w:val="2"/>
              </w:rPr>
              <w:t>транспорт-ной</w:t>
            </w:r>
            <w:proofErr w:type="spellEnd"/>
            <w:proofErr w:type="gramEnd"/>
            <w:r>
              <w:rPr>
                <w:rFonts w:eastAsia="Calibri"/>
                <w:kern w:val="2"/>
              </w:rPr>
              <w:t xml:space="preserve"> инфраструктуры в общем количестве приоритетных </w:t>
            </w:r>
            <w:proofErr w:type="spellStart"/>
            <w:r>
              <w:rPr>
                <w:rFonts w:eastAsia="Calibri"/>
                <w:kern w:val="2"/>
              </w:rPr>
              <w:t>объек-тов</w:t>
            </w:r>
            <w:proofErr w:type="spellEnd"/>
            <w:r>
              <w:rPr>
                <w:rFonts w:eastAsia="Calibri"/>
                <w:kern w:val="2"/>
              </w:rPr>
              <w:t xml:space="preserve"> социальной инфраструктуры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7D" w:rsidRPr="00890373" w:rsidRDefault="0062027D" w:rsidP="00D3503D">
            <w:pPr>
              <w:adjustRightInd w:val="0"/>
              <w:jc w:val="center"/>
              <w:rPr>
                <w:rFonts w:eastAsia="Calibri"/>
                <w:kern w:val="2"/>
              </w:rPr>
            </w:pPr>
            <w:proofErr w:type="spellStart"/>
            <w:r>
              <w:rPr>
                <w:rFonts w:eastAsia="Calibri"/>
                <w:kern w:val="2"/>
              </w:rPr>
              <w:t>ве-домст-вен-ный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7D" w:rsidRPr="00890373" w:rsidRDefault="007318A9" w:rsidP="00D3503D">
            <w:pPr>
              <w:adjustRightInd w:val="0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процентов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246022" w:rsidP="00246022">
            <w:pPr>
              <w:adjustRightInd w:val="0"/>
              <w:jc w:val="center"/>
              <w:rPr>
                <w:rFonts w:eastAsia="Calibri"/>
                <w:kern w:val="2"/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55,00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7D" w:rsidRPr="00067F52" w:rsidRDefault="00246022" w:rsidP="00246022">
            <w:pPr>
              <w:adjustRightInd w:val="0"/>
              <w:jc w:val="center"/>
              <w:rPr>
                <w:rFonts w:eastAsia="Calibri"/>
                <w:kern w:val="2"/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56,0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246022" w:rsidP="00246022">
            <w:pPr>
              <w:adjustRightInd w:val="0"/>
              <w:jc w:val="center"/>
              <w:rPr>
                <w:rFonts w:eastAsia="Calibri"/>
                <w:kern w:val="2"/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75,0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246022" w:rsidP="00246022">
            <w:pPr>
              <w:adjustRightInd w:val="0"/>
              <w:jc w:val="center"/>
              <w:rPr>
                <w:rFonts w:eastAsia="Calibri"/>
                <w:kern w:val="2"/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100,0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246022" w:rsidP="00D3503D">
            <w:pPr>
              <w:adjustRightInd w:val="0"/>
              <w:jc w:val="center"/>
              <w:rPr>
                <w:rFonts w:eastAsia="Calibri"/>
                <w:kern w:val="2"/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100,0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246022" w:rsidP="00D3503D">
            <w:pPr>
              <w:adjustRightInd w:val="0"/>
              <w:jc w:val="center"/>
              <w:rPr>
                <w:rFonts w:eastAsia="Calibri"/>
                <w:kern w:val="2"/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100,0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246022" w:rsidP="00D3503D">
            <w:pPr>
              <w:adjustRightInd w:val="0"/>
              <w:jc w:val="center"/>
              <w:rPr>
                <w:rFonts w:eastAsia="Calibri"/>
                <w:kern w:val="2"/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100,0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246022" w:rsidP="00D3503D">
            <w:pPr>
              <w:adjustRightInd w:val="0"/>
              <w:jc w:val="center"/>
              <w:rPr>
                <w:rFonts w:eastAsia="Calibri"/>
                <w:kern w:val="2"/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4100,0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246022" w:rsidP="00D3503D">
            <w:pPr>
              <w:adjustRightInd w:val="0"/>
              <w:jc w:val="center"/>
              <w:rPr>
                <w:rFonts w:eastAsia="Calibri"/>
                <w:kern w:val="2"/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100,0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246022" w:rsidP="00D3503D">
            <w:pPr>
              <w:adjustRightInd w:val="0"/>
              <w:jc w:val="center"/>
              <w:rPr>
                <w:rFonts w:eastAsia="Calibri"/>
                <w:kern w:val="2"/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100,0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246022" w:rsidP="00D3503D">
            <w:pPr>
              <w:adjustRightInd w:val="0"/>
              <w:jc w:val="center"/>
              <w:rPr>
                <w:rFonts w:eastAsia="Calibri"/>
                <w:kern w:val="2"/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100,0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246022" w:rsidP="00D3503D">
            <w:pPr>
              <w:adjustRightInd w:val="0"/>
              <w:jc w:val="center"/>
              <w:rPr>
                <w:rFonts w:eastAsia="Calibri"/>
                <w:kern w:val="2"/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100,0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246022" w:rsidP="00D3503D">
            <w:pPr>
              <w:adjustRightInd w:val="0"/>
              <w:jc w:val="center"/>
              <w:rPr>
                <w:rFonts w:eastAsia="Calibri"/>
                <w:kern w:val="2"/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100,0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246022" w:rsidP="00D3503D">
            <w:pPr>
              <w:adjustRightInd w:val="0"/>
              <w:jc w:val="center"/>
              <w:rPr>
                <w:rFonts w:eastAsia="Calibri"/>
                <w:kern w:val="2"/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100,0</w:t>
            </w:r>
          </w:p>
        </w:tc>
      </w:tr>
      <w:tr w:rsidR="00246022" w:rsidRPr="00890373" w:rsidTr="0024602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2" w:rsidRPr="00890373" w:rsidRDefault="00246022" w:rsidP="00D3503D">
            <w:pPr>
              <w:adjustRightInd w:val="0"/>
              <w:jc w:val="center"/>
              <w:rPr>
                <w:rFonts w:eastAsia="Calibri"/>
                <w:kern w:val="2"/>
              </w:rPr>
            </w:pPr>
          </w:p>
        </w:tc>
        <w:tc>
          <w:tcPr>
            <w:tcW w:w="14488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2" w:rsidRPr="00890373" w:rsidRDefault="00246022" w:rsidP="00D3503D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Подпрограмма 1 «Адаптация приоритетных объектов социальной, транспортной и инженерной инфраструктуры</w:t>
            </w:r>
          </w:p>
          <w:p w:rsidR="00246022" w:rsidRDefault="00246022" w:rsidP="00D3503D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 xml:space="preserve">для беспрепятственного доступа и получения услуг инвалидами и другими </w:t>
            </w:r>
            <w:proofErr w:type="spellStart"/>
            <w:r w:rsidRPr="00890373">
              <w:rPr>
                <w:rFonts w:eastAsia="Calibri"/>
                <w:kern w:val="2"/>
              </w:rPr>
              <w:t>маломобильными</w:t>
            </w:r>
            <w:proofErr w:type="spellEnd"/>
            <w:r w:rsidRPr="00890373">
              <w:rPr>
                <w:rFonts w:eastAsia="Calibri"/>
                <w:kern w:val="2"/>
              </w:rPr>
              <w:t xml:space="preserve"> группами населения»</w:t>
            </w:r>
          </w:p>
          <w:p w:rsidR="00246022" w:rsidRPr="00890373" w:rsidRDefault="00246022" w:rsidP="00D3503D">
            <w:pPr>
              <w:adjustRightInd w:val="0"/>
              <w:jc w:val="center"/>
              <w:rPr>
                <w:rFonts w:eastAsia="Calibri"/>
                <w:kern w:val="2"/>
              </w:rPr>
            </w:pPr>
          </w:p>
        </w:tc>
      </w:tr>
      <w:tr w:rsidR="00246022" w:rsidRPr="00890373" w:rsidTr="0036580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890373" w:rsidRDefault="0062027D" w:rsidP="00EE68CD">
            <w:pPr>
              <w:adjustRightInd w:val="0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3</w:t>
            </w:r>
            <w:r w:rsidRPr="00890373">
              <w:rPr>
                <w:rFonts w:eastAsia="Calibri"/>
                <w:kern w:val="2"/>
              </w:rPr>
              <w:t>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Default="0062027D" w:rsidP="00536BD0">
            <w:pPr>
              <w:adjustRightInd w:val="0"/>
              <w:jc w:val="both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Показатель</w:t>
            </w:r>
            <w:r w:rsidRPr="00890373">
              <w:rPr>
                <w:rFonts w:eastAsia="Calibri"/>
                <w:kern w:val="2"/>
                <w:lang w:val="en-US"/>
              </w:rPr>
              <w:t> </w:t>
            </w:r>
            <w:r w:rsidRPr="00890373">
              <w:rPr>
                <w:rFonts w:eastAsia="Calibri"/>
                <w:kern w:val="2"/>
              </w:rPr>
              <w:t>1.1.</w:t>
            </w:r>
            <w:r w:rsidRPr="00890373">
              <w:rPr>
                <w:rFonts w:eastAsia="Calibri"/>
                <w:kern w:val="2"/>
                <w:lang w:val="en-US"/>
              </w:rPr>
              <w:t> </w:t>
            </w:r>
            <w:r w:rsidRPr="00890373">
              <w:rPr>
                <w:rFonts w:eastAsia="Calibri"/>
                <w:kern w:val="2"/>
              </w:rPr>
              <w:t xml:space="preserve">Доля объектов социальной инфраструктуры, </w:t>
            </w:r>
            <w:r w:rsidRPr="00890373">
              <w:rPr>
                <w:rFonts w:eastAsia="Calibri"/>
                <w:kern w:val="2"/>
              </w:rPr>
              <w:br/>
              <w:t xml:space="preserve">на которые сформированы паспорта доступности, в общем количестве объектов социальной инфраструктуры в приоритетных сферах жизнедеятельности </w:t>
            </w:r>
            <w:proofErr w:type="spellStart"/>
            <w:proofErr w:type="gramStart"/>
            <w:r w:rsidRPr="00890373">
              <w:rPr>
                <w:rFonts w:eastAsia="Calibri"/>
                <w:kern w:val="2"/>
              </w:rPr>
              <w:t>инва</w:t>
            </w:r>
            <w:r>
              <w:rPr>
                <w:rFonts w:eastAsia="Calibri"/>
                <w:kern w:val="2"/>
              </w:rPr>
              <w:t>-</w:t>
            </w:r>
            <w:r w:rsidRPr="00890373">
              <w:rPr>
                <w:rFonts w:eastAsia="Calibri"/>
                <w:kern w:val="2"/>
              </w:rPr>
              <w:t>лидов</w:t>
            </w:r>
            <w:proofErr w:type="spellEnd"/>
            <w:proofErr w:type="gramEnd"/>
            <w:r w:rsidRPr="00890373">
              <w:rPr>
                <w:rFonts w:eastAsia="Calibri"/>
                <w:kern w:val="2"/>
              </w:rPr>
              <w:t xml:space="preserve"> и других маломобильных групп населения</w:t>
            </w:r>
          </w:p>
          <w:p w:rsidR="0062027D" w:rsidRPr="00890373" w:rsidRDefault="0062027D" w:rsidP="00536BD0">
            <w:pPr>
              <w:adjustRightInd w:val="0"/>
              <w:jc w:val="both"/>
              <w:rPr>
                <w:rFonts w:eastAsia="Calibri"/>
                <w:kern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7D" w:rsidRPr="00890373" w:rsidRDefault="0062027D" w:rsidP="00D3503D">
            <w:pPr>
              <w:adjustRightInd w:val="0"/>
              <w:jc w:val="center"/>
              <w:rPr>
                <w:rFonts w:eastAsia="Calibri"/>
                <w:kern w:val="2"/>
              </w:rPr>
            </w:pPr>
            <w:proofErr w:type="spellStart"/>
            <w:r>
              <w:rPr>
                <w:rFonts w:eastAsia="Calibri"/>
                <w:kern w:val="2"/>
              </w:rPr>
              <w:t>ве-домст-вен-ный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7D" w:rsidRPr="00890373" w:rsidRDefault="00246022" w:rsidP="00D3503D">
            <w:pPr>
              <w:adjustRightInd w:val="0"/>
              <w:jc w:val="center"/>
              <w:rPr>
                <w:rFonts w:eastAsia="Calibri"/>
                <w:kern w:val="2"/>
              </w:rPr>
            </w:pPr>
            <w:proofErr w:type="spellStart"/>
            <w:proofErr w:type="gramStart"/>
            <w:r w:rsidRPr="00890373">
              <w:rPr>
                <w:rFonts w:eastAsia="Calibri"/>
                <w:kern w:val="2"/>
              </w:rPr>
              <w:t>про-центов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246022" w:rsidP="00246022">
            <w:pPr>
              <w:adjustRightInd w:val="0"/>
              <w:jc w:val="center"/>
              <w:rPr>
                <w:rFonts w:eastAsia="Calibri"/>
                <w:kern w:val="2"/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60,0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7D" w:rsidRPr="00067F52" w:rsidRDefault="00246022" w:rsidP="00246022">
            <w:pPr>
              <w:adjustRightInd w:val="0"/>
              <w:jc w:val="center"/>
              <w:rPr>
                <w:rFonts w:eastAsia="Calibri"/>
                <w:kern w:val="2"/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62027D" w:rsidP="00D3503D">
            <w:pPr>
              <w:adjustRightInd w:val="0"/>
              <w:jc w:val="center"/>
              <w:rPr>
                <w:rFonts w:eastAsia="Calibri"/>
                <w:kern w:val="2"/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100,0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62027D" w:rsidP="00D3503D">
            <w:pPr>
              <w:adjustRightInd w:val="0"/>
              <w:jc w:val="center"/>
              <w:rPr>
                <w:rFonts w:eastAsia="Calibri"/>
                <w:kern w:val="2"/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100,0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62027D" w:rsidP="00D3503D">
            <w:pPr>
              <w:jc w:val="center"/>
              <w:rPr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100,0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62027D" w:rsidP="00D3503D">
            <w:pPr>
              <w:jc w:val="center"/>
              <w:rPr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100,0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62027D" w:rsidP="00D3503D">
            <w:pPr>
              <w:jc w:val="center"/>
              <w:rPr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100,0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62027D" w:rsidP="00D3503D">
            <w:pPr>
              <w:jc w:val="center"/>
              <w:rPr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100,0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62027D" w:rsidP="00D3503D">
            <w:pPr>
              <w:jc w:val="center"/>
              <w:rPr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100,0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62027D" w:rsidP="00D3503D">
            <w:pPr>
              <w:jc w:val="center"/>
              <w:rPr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100,0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62027D" w:rsidP="00D3503D">
            <w:pPr>
              <w:jc w:val="center"/>
              <w:rPr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100,0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62027D" w:rsidP="00D3503D">
            <w:pPr>
              <w:jc w:val="center"/>
              <w:rPr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100,0</w:t>
            </w:r>
          </w:p>
        </w:tc>
        <w:tc>
          <w:tcPr>
            <w:tcW w:w="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62027D" w:rsidP="00D3503D">
            <w:pPr>
              <w:jc w:val="center"/>
              <w:rPr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100,0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62027D" w:rsidP="00D3503D">
            <w:pPr>
              <w:jc w:val="center"/>
              <w:rPr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100,0</w:t>
            </w:r>
          </w:p>
        </w:tc>
      </w:tr>
      <w:tr w:rsidR="00246022" w:rsidRPr="00890373" w:rsidTr="00992E0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2" w:rsidRPr="00890373" w:rsidRDefault="00246022" w:rsidP="00D3503D">
            <w:pPr>
              <w:adjustRightInd w:val="0"/>
              <w:jc w:val="center"/>
              <w:rPr>
                <w:rFonts w:eastAsia="Calibri"/>
                <w:kern w:val="2"/>
              </w:rPr>
            </w:pPr>
          </w:p>
        </w:tc>
        <w:tc>
          <w:tcPr>
            <w:tcW w:w="14488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2" w:rsidRDefault="00246022" w:rsidP="00D3503D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Подпрограмма 2 «Социальная интеграция инвалидов и других маломобильных групп населения в общество»</w:t>
            </w:r>
          </w:p>
          <w:p w:rsidR="00246022" w:rsidRPr="00890373" w:rsidRDefault="00246022" w:rsidP="00D3503D">
            <w:pPr>
              <w:adjustRightInd w:val="0"/>
              <w:jc w:val="center"/>
              <w:rPr>
                <w:rFonts w:eastAsia="Calibri"/>
                <w:kern w:val="2"/>
              </w:rPr>
            </w:pPr>
          </w:p>
        </w:tc>
      </w:tr>
      <w:tr w:rsidR="00246022" w:rsidRPr="00067F52" w:rsidTr="0036580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EE68CD" w:rsidRDefault="0062027D" w:rsidP="00EE68CD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EE68CD">
              <w:rPr>
                <w:rFonts w:eastAsia="Calibri"/>
                <w:kern w:val="2"/>
              </w:rPr>
              <w:t>4.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EE68CD" w:rsidRDefault="0062027D" w:rsidP="00D3503D">
            <w:pPr>
              <w:adjustRightInd w:val="0"/>
              <w:jc w:val="both"/>
              <w:rPr>
                <w:rFonts w:eastAsia="Calibri"/>
                <w:kern w:val="2"/>
              </w:rPr>
            </w:pPr>
            <w:r w:rsidRPr="00EE68CD">
              <w:rPr>
                <w:rFonts w:eastAsia="Calibri"/>
                <w:kern w:val="2"/>
              </w:rPr>
              <w:t>Показатель</w:t>
            </w:r>
            <w:r w:rsidRPr="00EE68CD">
              <w:rPr>
                <w:rFonts w:eastAsia="Calibri"/>
                <w:kern w:val="2"/>
                <w:lang w:val="en-US"/>
              </w:rPr>
              <w:t> </w:t>
            </w:r>
            <w:r w:rsidRPr="00EE68CD">
              <w:rPr>
                <w:rFonts w:eastAsia="Calibri"/>
                <w:kern w:val="2"/>
              </w:rPr>
              <w:t>2.1.</w:t>
            </w:r>
            <w:r w:rsidRPr="00EE68CD">
              <w:rPr>
                <w:rFonts w:eastAsia="Calibri"/>
                <w:kern w:val="2"/>
                <w:lang w:val="en-US"/>
              </w:rPr>
              <w:t> </w:t>
            </w:r>
            <w:r w:rsidRPr="00EE68CD">
              <w:rPr>
                <w:rFonts w:eastAsia="Calibri"/>
                <w:kern w:val="2"/>
              </w:rPr>
              <w:t xml:space="preserve">Доля инвалидов, положительно оценивающих отношение населения к проблемам инвалидов, в общей </w:t>
            </w:r>
            <w:proofErr w:type="gramStart"/>
            <w:r w:rsidRPr="00EE68CD">
              <w:rPr>
                <w:rFonts w:eastAsia="Calibri"/>
                <w:kern w:val="2"/>
              </w:rPr>
              <w:t>численности</w:t>
            </w:r>
            <w:proofErr w:type="gramEnd"/>
            <w:r w:rsidRPr="00EE68CD">
              <w:rPr>
                <w:rFonts w:eastAsia="Calibri"/>
                <w:kern w:val="2"/>
              </w:rPr>
              <w:t xml:space="preserve"> опрошенных инвалидов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7D" w:rsidRPr="00EE68CD" w:rsidRDefault="0062027D" w:rsidP="00D3503D">
            <w:pPr>
              <w:adjustRightInd w:val="0"/>
              <w:jc w:val="center"/>
              <w:rPr>
                <w:rFonts w:eastAsia="Calibri"/>
                <w:kern w:val="2"/>
              </w:rPr>
            </w:pPr>
            <w:proofErr w:type="spellStart"/>
            <w:r w:rsidRPr="00EE68CD">
              <w:rPr>
                <w:rFonts w:eastAsia="Calibri"/>
                <w:kern w:val="2"/>
              </w:rPr>
              <w:t>ве-домст-вен-ный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7D" w:rsidRPr="00EE68CD" w:rsidRDefault="00246022" w:rsidP="00D3503D">
            <w:pPr>
              <w:adjustRightInd w:val="0"/>
              <w:jc w:val="center"/>
              <w:rPr>
                <w:rFonts w:eastAsia="Calibri"/>
                <w:kern w:val="2"/>
              </w:rPr>
            </w:pPr>
            <w:proofErr w:type="spellStart"/>
            <w:proofErr w:type="gramStart"/>
            <w:r w:rsidRPr="00EE68CD">
              <w:rPr>
                <w:rFonts w:eastAsia="Calibri"/>
                <w:kern w:val="2"/>
              </w:rPr>
              <w:t>про-центов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246022" w:rsidP="00D3503D">
            <w:pPr>
              <w:adjustRightInd w:val="0"/>
              <w:jc w:val="center"/>
              <w:rPr>
                <w:rFonts w:eastAsia="Calibri"/>
                <w:kern w:val="2"/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7D" w:rsidRPr="00067F52" w:rsidRDefault="00246022" w:rsidP="00D3503D">
            <w:pPr>
              <w:adjustRightInd w:val="0"/>
              <w:jc w:val="center"/>
              <w:rPr>
                <w:rFonts w:eastAsia="Calibri"/>
                <w:kern w:val="2"/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62027D" w:rsidP="00D3503D">
            <w:pPr>
              <w:adjustRightInd w:val="0"/>
              <w:jc w:val="center"/>
              <w:rPr>
                <w:rFonts w:eastAsia="Calibri"/>
                <w:kern w:val="2"/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60,0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62027D" w:rsidP="00D3503D">
            <w:pPr>
              <w:adjustRightInd w:val="0"/>
              <w:jc w:val="center"/>
              <w:rPr>
                <w:rFonts w:eastAsia="Calibri"/>
                <w:kern w:val="2"/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70,0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62027D" w:rsidP="00D3503D">
            <w:pPr>
              <w:adjustRightInd w:val="0"/>
              <w:jc w:val="center"/>
              <w:rPr>
                <w:rFonts w:eastAsia="Calibri"/>
                <w:kern w:val="2"/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71,0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62027D" w:rsidP="00D3503D">
            <w:pPr>
              <w:adjustRightInd w:val="0"/>
              <w:jc w:val="center"/>
              <w:rPr>
                <w:rFonts w:eastAsia="Calibri"/>
                <w:kern w:val="2"/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72,0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62027D" w:rsidP="00D3503D">
            <w:pPr>
              <w:adjustRightInd w:val="0"/>
              <w:jc w:val="center"/>
              <w:rPr>
                <w:rFonts w:eastAsia="Calibri"/>
                <w:kern w:val="2"/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73,0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62027D" w:rsidP="00D3503D">
            <w:pPr>
              <w:adjustRightInd w:val="0"/>
              <w:jc w:val="center"/>
              <w:rPr>
                <w:rFonts w:eastAsia="Calibri"/>
                <w:kern w:val="2"/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74,0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62027D" w:rsidP="00D3503D">
            <w:pPr>
              <w:adjustRightInd w:val="0"/>
              <w:jc w:val="center"/>
              <w:rPr>
                <w:rFonts w:eastAsia="Calibri"/>
                <w:kern w:val="2"/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75,0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62027D" w:rsidP="00D3503D">
            <w:pPr>
              <w:adjustRightInd w:val="0"/>
              <w:jc w:val="center"/>
              <w:rPr>
                <w:rFonts w:eastAsia="Calibri"/>
                <w:kern w:val="2"/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76,0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62027D" w:rsidP="00D3503D">
            <w:pPr>
              <w:adjustRightInd w:val="0"/>
              <w:jc w:val="center"/>
              <w:rPr>
                <w:rFonts w:eastAsia="Calibri"/>
                <w:kern w:val="2"/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77,0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62027D" w:rsidP="00D3503D">
            <w:pPr>
              <w:adjustRightInd w:val="0"/>
              <w:jc w:val="center"/>
              <w:rPr>
                <w:rFonts w:eastAsia="Calibri"/>
                <w:kern w:val="2"/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78,0</w:t>
            </w:r>
          </w:p>
        </w:tc>
        <w:tc>
          <w:tcPr>
            <w:tcW w:w="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62027D" w:rsidP="00D3503D">
            <w:pPr>
              <w:adjustRightInd w:val="0"/>
              <w:jc w:val="center"/>
              <w:rPr>
                <w:rFonts w:eastAsia="Calibri"/>
                <w:kern w:val="2"/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79,0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27D" w:rsidRPr="00067F52" w:rsidRDefault="0062027D" w:rsidP="00D3503D">
            <w:pPr>
              <w:adjustRightInd w:val="0"/>
              <w:jc w:val="center"/>
              <w:rPr>
                <w:rFonts w:eastAsia="Calibri"/>
                <w:kern w:val="2"/>
                <w:sz w:val="20"/>
                <w:szCs w:val="20"/>
              </w:rPr>
            </w:pPr>
            <w:r w:rsidRPr="00067F52">
              <w:rPr>
                <w:rFonts w:eastAsia="Calibri"/>
                <w:kern w:val="2"/>
                <w:sz w:val="20"/>
                <w:szCs w:val="20"/>
              </w:rPr>
              <w:t>80,0</w:t>
            </w:r>
          </w:p>
        </w:tc>
      </w:tr>
    </w:tbl>
    <w:p w:rsidR="00D3503D" w:rsidRPr="00890373" w:rsidRDefault="00D3503D" w:rsidP="00D3503D">
      <w:pPr>
        <w:adjustRightInd w:val="0"/>
        <w:ind w:firstLine="709"/>
        <w:jc w:val="both"/>
        <w:rPr>
          <w:rFonts w:eastAsia="Calibri"/>
          <w:kern w:val="2"/>
          <w:sz w:val="28"/>
          <w:szCs w:val="28"/>
        </w:rPr>
      </w:pPr>
    </w:p>
    <w:p w:rsidR="0024004B" w:rsidRPr="00377E39" w:rsidRDefault="00150E41" w:rsidP="00AC72AE">
      <w:pPr>
        <w:widowControl w:val="0"/>
        <w:autoSpaceDE w:val="0"/>
        <w:autoSpaceDN w:val="0"/>
        <w:adjustRightInd w:val="0"/>
        <w:jc w:val="center"/>
      </w:pPr>
      <w:r w:rsidRPr="00377E39">
        <w:t xml:space="preserve">                                                                                                                                   </w:t>
      </w:r>
    </w:p>
    <w:p w:rsidR="00D76293" w:rsidRDefault="00AC72AE" w:rsidP="00D3503D">
      <w:pPr>
        <w:widowControl w:val="0"/>
        <w:autoSpaceDE w:val="0"/>
        <w:autoSpaceDN w:val="0"/>
        <w:adjustRightInd w:val="0"/>
        <w:outlineLvl w:val="1"/>
      </w:pPr>
      <w:r w:rsidRPr="00AE3891">
        <w:t xml:space="preserve">        </w:t>
      </w:r>
      <w:r w:rsidR="00D3503D">
        <w:t xml:space="preserve">                                                                                                                                                                                                   </w:t>
      </w:r>
      <w:r w:rsidR="00D76293">
        <w:t xml:space="preserve">         </w:t>
      </w:r>
    </w:p>
    <w:p w:rsidR="00D76293" w:rsidRDefault="00D76293" w:rsidP="00D3503D">
      <w:pPr>
        <w:widowControl w:val="0"/>
        <w:autoSpaceDE w:val="0"/>
        <w:autoSpaceDN w:val="0"/>
        <w:adjustRightInd w:val="0"/>
        <w:outlineLvl w:val="1"/>
      </w:pPr>
    </w:p>
    <w:p w:rsidR="00D76293" w:rsidRDefault="00D76293" w:rsidP="00D3503D">
      <w:pPr>
        <w:widowControl w:val="0"/>
        <w:autoSpaceDE w:val="0"/>
        <w:autoSpaceDN w:val="0"/>
        <w:adjustRightInd w:val="0"/>
        <w:outlineLvl w:val="1"/>
      </w:pPr>
    </w:p>
    <w:p w:rsidR="00D76293" w:rsidRDefault="00D76293" w:rsidP="00D3503D">
      <w:pPr>
        <w:widowControl w:val="0"/>
        <w:autoSpaceDE w:val="0"/>
        <w:autoSpaceDN w:val="0"/>
        <w:adjustRightInd w:val="0"/>
        <w:outlineLvl w:val="1"/>
      </w:pPr>
    </w:p>
    <w:p w:rsidR="00D76293" w:rsidRDefault="00D76293" w:rsidP="00D3503D">
      <w:pPr>
        <w:widowControl w:val="0"/>
        <w:autoSpaceDE w:val="0"/>
        <w:autoSpaceDN w:val="0"/>
        <w:adjustRightInd w:val="0"/>
        <w:outlineLvl w:val="1"/>
      </w:pPr>
    </w:p>
    <w:p w:rsidR="00D76293" w:rsidRDefault="00D76293" w:rsidP="00D3503D">
      <w:pPr>
        <w:widowControl w:val="0"/>
        <w:autoSpaceDE w:val="0"/>
        <w:autoSpaceDN w:val="0"/>
        <w:adjustRightInd w:val="0"/>
        <w:outlineLvl w:val="1"/>
      </w:pPr>
    </w:p>
    <w:p w:rsidR="00D76293" w:rsidRDefault="00D76293" w:rsidP="00D3503D">
      <w:pPr>
        <w:widowControl w:val="0"/>
        <w:autoSpaceDE w:val="0"/>
        <w:autoSpaceDN w:val="0"/>
        <w:adjustRightInd w:val="0"/>
        <w:outlineLvl w:val="1"/>
      </w:pPr>
    </w:p>
    <w:p w:rsidR="00D76293" w:rsidRDefault="00D76293" w:rsidP="00D3503D">
      <w:pPr>
        <w:widowControl w:val="0"/>
        <w:autoSpaceDE w:val="0"/>
        <w:autoSpaceDN w:val="0"/>
        <w:adjustRightInd w:val="0"/>
        <w:outlineLvl w:val="1"/>
      </w:pPr>
    </w:p>
    <w:p w:rsidR="00D76293" w:rsidRDefault="00D76293" w:rsidP="00D3503D">
      <w:pPr>
        <w:widowControl w:val="0"/>
        <w:autoSpaceDE w:val="0"/>
        <w:autoSpaceDN w:val="0"/>
        <w:adjustRightInd w:val="0"/>
        <w:outlineLvl w:val="1"/>
      </w:pPr>
    </w:p>
    <w:p w:rsidR="006C7447" w:rsidRDefault="006C7447" w:rsidP="006C7447">
      <w:pPr>
        <w:adjustRightInd w:val="0"/>
        <w:ind w:left="10773"/>
        <w:jc w:val="center"/>
        <w:rPr>
          <w:rFonts w:eastAsia="Calibri"/>
          <w:kern w:val="2"/>
          <w:sz w:val="28"/>
        </w:rPr>
      </w:pPr>
    </w:p>
    <w:p w:rsidR="006C7447" w:rsidRDefault="006C7447" w:rsidP="006C7447">
      <w:pPr>
        <w:adjustRightInd w:val="0"/>
        <w:ind w:left="10773"/>
        <w:jc w:val="center"/>
        <w:rPr>
          <w:rFonts w:eastAsia="Calibri"/>
          <w:kern w:val="2"/>
          <w:sz w:val="28"/>
        </w:rPr>
      </w:pPr>
    </w:p>
    <w:p w:rsidR="006C7447" w:rsidRDefault="006C7447" w:rsidP="006C7447">
      <w:pPr>
        <w:adjustRightInd w:val="0"/>
        <w:ind w:left="10773"/>
        <w:jc w:val="center"/>
        <w:rPr>
          <w:rFonts w:eastAsia="Calibri"/>
          <w:kern w:val="2"/>
          <w:sz w:val="28"/>
        </w:rPr>
      </w:pPr>
    </w:p>
    <w:p w:rsidR="006C7447" w:rsidRDefault="006C7447" w:rsidP="006C7447">
      <w:pPr>
        <w:adjustRightInd w:val="0"/>
        <w:ind w:left="10773"/>
        <w:jc w:val="center"/>
        <w:rPr>
          <w:rFonts w:eastAsia="Calibri"/>
          <w:kern w:val="2"/>
          <w:sz w:val="28"/>
        </w:rPr>
      </w:pPr>
    </w:p>
    <w:p w:rsidR="006C7447" w:rsidRPr="00890373" w:rsidRDefault="006C7447" w:rsidP="006C7447">
      <w:pPr>
        <w:adjustRightInd w:val="0"/>
        <w:ind w:left="10773"/>
        <w:jc w:val="center"/>
        <w:rPr>
          <w:rFonts w:eastAsia="Calibri"/>
          <w:kern w:val="2"/>
          <w:sz w:val="28"/>
        </w:rPr>
      </w:pPr>
      <w:r w:rsidRPr="00890373">
        <w:rPr>
          <w:rFonts w:eastAsia="Calibri"/>
          <w:kern w:val="2"/>
          <w:sz w:val="28"/>
        </w:rPr>
        <w:t>Приложение № 2</w:t>
      </w:r>
    </w:p>
    <w:p w:rsidR="006C7447" w:rsidRPr="00890373" w:rsidRDefault="006C7447" w:rsidP="006C7447">
      <w:pPr>
        <w:adjustRightInd w:val="0"/>
        <w:ind w:left="10773"/>
        <w:jc w:val="center"/>
        <w:rPr>
          <w:rFonts w:eastAsia="Calibri"/>
          <w:kern w:val="2"/>
          <w:sz w:val="28"/>
        </w:rPr>
      </w:pPr>
      <w:r w:rsidRPr="00890373">
        <w:rPr>
          <w:rFonts w:eastAsia="Calibri"/>
          <w:kern w:val="2"/>
          <w:sz w:val="28"/>
        </w:rPr>
        <w:t xml:space="preserve">к </w:t>
      </w:r>
      <w:r>
        <w:rPr>
          <w:rFonts w:eastAsia="Calibri"/>
          <w:kern w:val="2"/>
          <w:sz w:val="28"/>
        </w:rPr>
        <w:t xml:space="preserve">муниципальной </w:t>
      </w:r>
      <w:r w:rsidRPr="00890373">
        <w:rPr>
          <w:rFonts w:eastAsia="Calibri"/>
          <w:kern w:val="2"/>
          <w:sz w:val="28"/>
        </w:rPr>
        <w:t xml:space="preserve">программе </w:t>
      </w:r>
    </w:p>
    <w:p w:rsidR="006C7447" w:rsidRPr="00890373" w:rsidRDefault="006C7447" w:rsidP="006C7447">
      <w:pPr>
        <w:adjustRightInd w:val="0"/>
        <w:ind w:left="10773"/>
        <w:jc w:val="center"/>
        <w:rPr>
          <w:rFonts w:eastAsia="Calibri"/>
          <w:kern w:val="2"/>
          <w:sz w:val="28"/>
        </w:rPr>
      </w:pPr>
      <w:r>
        <w:rPr>
          <w:rFonts w:eastAsia="Calibri"/>
          <w:kern w:val="2"/>
          <w:sz w:val="28"/>
        </w:rPr>
        <w:t>Дубовского района</w:t>
      </w:r>
    </w:p>
    <w:p w:rsidR="006C7447" w:rsidRPr="00890373" w:rsidRDefault="006C7447" w:rsidP="006C7447">
      <w:pPr>
        <w:adjustRightInd w:val="0"/>
        <w:ind w:left="10773"/>
        <w:jc w:val="center"/>
        <w:rPr>
          <w:rFonts w:eastAsia="Calibri"/>
          <w:kern w:val="2"/>
          <w:sz w:val="28"/>
        </w:rPr>
      </w:pPr>
      <w:r w:rsidRPr="00890373">
        <w:rPr>
          <w:rFonts w:eastAsia="Calibri"/>
          <w:kern w:val="2"/>
          <w:sz w:val="28"/>
        </w:rPr>
        <w:t>«Доступная среда»</w:t>
      </w:r>
    </w:p>
    <w:p w:rsidR="006C7447" w:rsidRPr="00890373" w:rsidRDefault="006C7447" w:rsidP="006C7447">
      <w:pPr>
        <w:jc w:val="center"/>
        <w:rPr>
          <w:rFonts w:eastAsia="Calibri"/>
          <w:caps/>
          <w:kern w:val="2"/>
          <w:sz w:val="28"/>
          <w:szCs w:val="28"/>
        </w:rPr>
      </w:pPr>
      <w:r w:rsidRPr="00890373">
        <w:rPr>
          <w:rFonts w:eastAsia="Calibri"/>
          <w:caps/>
          <w:kern w:val="2"/>
          <w:sz w:val="28"/>
          <w:szCs w:val="28"/>
        </w:rPr>
        <w:t>Перечень</w:t>
      </w:r>
    </w:p>
    <w:p w:rsidR="006C7447" w:rsidRPr="00890373" w:rsidRDefault="006C7447" w:rsidP="006C7447">
      <w:pPr>
        <w:jc w:val="center"/>
        <w:rPr>
          <w:rFonts w:eastAsia="Calibri"/>
          <w:kern w:val="2"/>
          <w:sz w:val="28"/>
          <w:szCs w:val="28"/>
        </w:rPr>
      </w:pPr>
      <w:r w:rsidRPr="00890373">
        <w:rPr>
          <w:rFonts w:eastAsia="Calibri"/>
          <w:kern w:val="2"/>
          <w:sz w:val="28"/>
          <w:szCs w:val="28"/>
        </w:rPr>
        <w:t xml:space="preserve">подпрограмм, основных мероприятий </w:t>
      </w:r>
    </w:p>
    <w:p w:rsidR="006C7447" w:rsidRPr="00890373" w:rsidRDefault="006C7447" w:rsidP="006C7447">
      <w:pPr>
        <w:jc w:val="center"/>
        <w:rPr>
          <w:rFonts w:eastAsia="Calibri"/>
          <w:kern w:val="2"/>
          <w:sz w:val="28"/>
          <w:szCs w:val="28"/>
        </w:rPr>
      </w:pPr>
      <w:r>
        <w:rPr>
          <w:rFonts w:eastAsia="Calibri"/>
          <w:kern w:val="2"/>
          <w:sz w:val="28"/>
          <w:szCs w:val="28"/>
        </w:rPr>
        <w:t>муниципальной</w:t>
      </w:r>
      <w:r w:rsidRPr="00890373">
        <w:rPr>
          <w:rFonts w:eastAsia="Calibri"/>
          <w:kern w:val="2"/>
          <w:sz w:val="28"/>
          <w:szCs w:val="28"/>
        </w:rPr>
        <w:t xml:space="preserve"> программы </w:t>
      </w:r>
      <w:r>
        <w:rPr>
          <w:rFonts w:eastAsia="Calibri"/>
          <w:kern w:val="2"/>
          <w:sz w:val="28"/>
          <w:szCs w:val="28"/>
        </w:rPr>
        <w:t>Дубовского района</w:t>
      </w:r>
      <w:r w:rsidRPr="00890373">
        <w:rPr>
          <w:rFonts w:eastAsia="Calibri"/>
          <w:kern w:val="2"/>
          <w:sz w:val="28"/>
          <w:szCs w:val="28"/>
        </w:rPr>
        <w:t xml:space="preserve"> «Доступная среда»</w:t>
      </w:r>
    </w:p>
    <w:p w:rsidR="006C7447" w:rsidRPr="00890373" w:rsidRDefault="006C7447" w:rsidP="006C7447">
      <w:pPr>
        <w:jc w:val="center"/>
        <w:rPr>
          <w:rFonts w:eastAsia="Calibri"/>
          <w:kern w:val="2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12"/>
        <w:gridCol w:w="2706"/>
        <w:gridCol w:w="2099"/>
        <w:gridCol w:w="1161"/>
        <w:gridCol w:w="992"/>
        <w:gridCol w:w="2693"/>
        <w:gridCol w:w="3119"/>
        <w:gridCol w:w="1474"/>
      </w:tblGrid>
      <w:tr w:rsidR="00EE68CD" w:rsidRPr="00890373" w:rsidTr="00D26E18"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050696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 xml:space="preserve">№ </w:t>
            </w:r>
            <w:r w:rsidRPr="00890373">
              <w:rPr>
                <w:rFonts w:eastAsia="Calibri"/>
                <w:kern w:val="2"/>
              </w:rPr>
              <w:br/>
            </w:r>
            <w:proofErr w:type="spellStart"/>
            <w:proofErr w:type="gramStart"/>
            <w:r w:rsidRPr="00890373">
              <w:rPr>
                <w:rFonts w:eastAsia="Calibri"/>
                <w:kern w:val="2"/>
              </w:rPr>
              <w:t>п</w:t>
            </w:r>
            <w:proofErr w:type="spellEnd"/>
            <w:proofErr w:type="gramEnd"/>
            <w:r w:rsidRPr="00890373">
              <w:rPr>
                <w:rFonts w:eastAsia="Calibri"/>
                <w:kern w:val="2"/>
              </w:rPr>
              <w:t>/</w:t>
            </w:r>
            <w:proofErr w:type="spellStart"/>
            <w:r w:rsidRPr="00890373">
              <w:rPr>
                <w:rFonts w:eastAsia="Calibri"/>
                <w:kern w:val="2"/>
              </w:rPr>
              <w:t>п</w:t>
            </w:r>
            <w:proofErr w:type="spellEnd"/>
          </w:p>
        </w:tc>
        <w:tc>
          <w:tcPr>
            <w:tcW w:w="2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447" w:rsidRPr="00890373" w:rsidRDefault="006C7447" w:rsidP="00050696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 xml:space="preserve">Номер и наименование </w:t>
            </w:r>
            <w:r w:rsidRPr="00890373">
              <w:rPr>
                <w:rFonts w:eastAsia="Calibri"/>
                <w:kern w:val="2"/>
              </w:rPr>
              <w:br/>
              <w:t xml:space="preserve">основного мероприятия </w:t>
            </w:r>
          </w:p>
          <w:p w:rsidR="006C7447" w:rsidRPr="00890373" w:rsidRDefault="006C7447" w:rsidP="00050696">
            <w:pPr>
              <w:adjustRightInd w:val="0"/>
              <w:jc w:val="center"/>
              <w:rPr>
                <w:rFonts w:eastAsia="Calibri"/>
                <w:kern w:val="2"/>
              </w:rPr>
            </w:pPr>
          </w:p>
        </w:tc>
        <w:tc>
          <w:tcPr>
            <w:tcW w:w="2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6C7447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 xml:space="preserve">Соисполнитель, участник, </w:t>
            </w:r>
            <w:proofErr w:type="spellStart"/>
            <w:proofErr w:type="gramStart"/>
            <w:r w:rsidRPr="00890373">
              <w:rPr>
                <w:rFonts w:eastAsia="Calibri"/>
                <w:kern w:val="2"/>
              </w:rPr>
              <w:t>ответст-венный</w:t>
            </w:r>
            <w:proofErr w:type="spellEnd"/>
            <w:proofErr w:type="gramEnd"/>
            <w:r w:rsidRPr="00890373">
              <w:rPr>
                <w:rFonts w:eastAsia="Calibri"/>
                <w:kern w:val="2"/>
              </w:rPr>
              <w:t xml:space="preserve"> за исполнение основного мероприятия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050696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Срок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050696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 xml:space="preserve">Ожидаемый </w:t>
            </w:r>
            <w:r w:rsidRPr="00890373">
              <w:rPr>
                <w:rFonts w:eastAsia="Calibri"/>
                <w:kern w:val="2"/>
              </w:rPr>
              <w:br/>
              <w:t xml:space="preserve">результат </w:t>
            </w:r>
            <w:r w:rsidRPr="00890373">
              <w:rPr>
                <w:rFonts w:eastAsia="Calibri"/>
                <w:kern w:val="2"/>
              </w:rPr>
              <w:br/>
              <w:t>(краткое описание)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050696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 xml:space="preserve">Последствия </w:t>
            </w:r>
            <w:r w:rsidRPr="00890373">
              <w:rPr>
                <w:rFonts w:eastAsia="Calibri"/>
                <w:kern w:val="2"/>
              </w:rPr>
              <w:br/>
              <w:t>не</w:t>
            </w:r>
            <w:r w:rsidR="00EE68CD">
              <w:rPr>
                <w:rFonts w:eastAsia="Calibri"/>
                <w:kern w:val="2"/>
              </w:rPr>
              <w:t xml:space="preserve"> </w:t>
            </w:r>
            <w:r w:rsidRPr="00890373">
              <w:rPr>
                <w:rFonts w:eastAsia="Calibri"/>
                <w:kern w:val="2"/>
              </w:rPr>
              <w:t>реализации</w:t>
            </w:r>
            <w:r w:rsidRPr="00890373">
              <w:rPr>
                <w:rFonts w:eastAsia="Calibri"/>
                <w:kern w:val="2"/>
              </w:rPr>
              <w:br/>
              <w:t xml:space="preserve">основного </w:t>
            </w:r>
            <w:r w:rsidRPr="00890373">
              <w:rPr>
                <w:rFonts w:eastAsia="Calibri"/>
                <w:kern w:val="2"/>
              </w:rPr>
              <w:br/>
              <w:t xml:space="preserve"> мероприятия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050696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 xml:space="preserve">Связь </w:t>
            </w:r>
          </w:p>
          <w:p w:rsidR="006C7447" w:rsidRPr="00890373" w:rsidRDefault="006C7447" w:rsidP="00EE68CD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 xml:space="preserve">с показателями </w:t>
            </w:r>
            <w:r w:rsidR="00EE68CD">
              <w:rPr>
                <w:rFonts w:eastAsia="Calibri"/>
                <w:kern w:val="2"/>
              </w:rPr>
              <w:t>муниципальной</w:t>
            </w:r>
            <w:r w:rsidRPr="00890373">
              <w:rPr>
                <w:rFonts w:eastAsia="Calibri"/>
                <w:kern w:val="2"/>
              </w:rPr>
              <w:t xml:space="preserve"> программы (подпрограммы)</w:t>
            </w:r>
          </w:p>
        </w:tc>
      </w:tr>
      <w:tr w:rsidR="00EE68CD" w:rsidRPr="00890373" w:rsidTr="00D26E18"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447" w:rsidRPr="00890373" w:rsidRDefault="006C7447" w:rsidP="00050696">
            <w:pPr>
              <w:rPr>
                <w:rFonts w:eastAsia="Calibri"/>
                <w:kern w:val="2"/>
              </w:rPr>
            </w:pPr>
          </w:p>
        </w:tc>
        <w:tc>
          <w:tcPr>
            <w:tcW w:w="2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447" w:rsidRPr="00890373" w:rsidRDefault="006C7447" w:rsidP="00050696">
            <w:pPr>
              <w:rPr>
                <w:rFonts w:eastAsia="Calibri"/>
                <w:kern w:val="2"/>
              </w:rPr>
            </w:pPr>
          </w:p>
        </w:tc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447" w:rsidRPr="00890373" w:rsidRDefault="006C7447" w:rsidP="00050696">
            <w:pPr>
              <w:rPr>
                <w:rFonts w:eastAsia="Calibri"/>
                <w:kern w:val="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050696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 xml:space="preserve">начала </w:t>
            </w:r>
            <w:r w:rsidRPr="00890373">
              <w:rPr>
                <w:rFonts w:eastAsia="Calibri"/>
                <w:kern w:val="2"/>
              </w:rPr>
              <w:br/>
            </w:r>
            <w:proofErr w:type="spellStart"/>
            <w:proofErr w:type="gramStart"/>
            <w:r w:rsidRPr="00890373">
              <w:rPr>
                <w:rFonts w:eastAsia="Calibri"/>
                <w:kern w:val="2"/>
              </w:rPr>
              <w:t>реали-зации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BE7F83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 xml:space="preserve">окончания </w:t>
            </w:r>
            <w:r w:rsidRPr="00890373">
              <w:rPr>
                <w:rFonts w:eastAsia="Calibri"/>
                <w:kern w:val="2"/>
              </w:rPr>
              <w:br/>
              <w:t>реализации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447" w:rsidRPr="00890373" w:rsidRDefault="006C7447" w:rsidP="00050696">
            <w:pPr>
              <w:rPr>
                <w:rFonts w:eastAsia="Calibri"/>
                <w:kern w:val="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447" w:rsidRPr="00890373" w:rsidRDefault="006C7447" w:rsidP="00050696">
            <w:pPr>
              <w:rPr>
                <w:rFonts w:eastAsia="Calibri"/>
                <w:kern w:val="2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447" w:rsidRPr="00890373" w:rsidRDefault="006C7447" w:rsidP="00050696">
            <w:pPr>
              <w:rPr>
                <w:rFonts w:eastAsia="Calibri"/>
                <w:kern w:val="2"/>
              </w:rPr>
            </w:pPr>
          </w:p>
        </w:tc>
      </w:tr>
      <w:tr w:rsidR="00EE68CD" w:rsidRPr="00890373" w:rsidTr="00D26E18"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7447" w:rsidRPr="00890373" w:rsidRDefault="006C7447" w:rsidP="00050696"/>
        </w:tc>
        <w:tc>
          <w:tcPr>
            <w:tcW w:w="270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7447" w:rsidRPr="00890373" w:rsidRDefault="006C7447" w:rsidP="00050696"/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7447" w:rsidRPr="00890373" w:rsidRDefault="006C7447" w:rsidP="00050696"/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7447" w:rsidRPr="00890373" w:rsidRDefault="006C7447" w:rsidP="00050696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7447" w:rsidRPr="00890373" w:rsidRDefault="006C7447" w:rsidP="00050696"/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7447" w:rsidRPr="00890373" w:rsidRDefault="006C7447" w:rsidP="00050696"/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7447" w:rsidRPr="00890373" w:rsidRDefault="006C7447" w:rsidP="00050696"/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7447" w:rsidRPr="00890373" w:rsidRDefault="006C7447" w:rsidP="00050696"/>
        </w:tc>
      </w:tr>
    </w:tbl>
    <w:p w:rsidR="006C7447" w:rsidRPr="00890373" w:rsidRDefault="006C7447" w:rsidP="006C7447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24"/>
        <w:gridCol w:w="2694"/>
        <w:gridCol w:w="420"/>
        <w:gridCol w:w="1706"/>
        <w:gridCol w:w="1134"/>
        <w:gridCol w:w="992"/>
        <w:gridCol w:w="2693"/>
        <w:gridCol w:w="649"/>
        <w:gridCol w:w="2470"/>
        <w:gridCol w:w="245"/>
        <w:gridCol w:w="1229"/>
      </w:tblGrid>
      <w:tr w:rsidR="00CC0996" w:rsidRPr="00890373" w:rsidTr="00D26E18">
        <w:trPr>
          <w:tblHeader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050696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050696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050696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050696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050696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050696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6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050696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7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050696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8</w:t>
            </w:r>
          </w:p>
        </w:tc>
      </w:tr>
      <w:tr w:rsidR="00CC0996" w:rsidRPr="00890373" w:rsidTr="00D26E1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050696"/>
        </w:tc>
        <w:tc>
          <w:tcPr>
            <w:tcW w:w="142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050696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 xml:space="preserve">Подпрограмма 1 «Адаптация приоритетных объектов социальной, транспортной и инженерной инфраструктуры </w:t>
            </w:r>
            <w:r w:rsidRPr="00890373">
              <w:rPr>
                <w:rFonts w:eastAsia="Calibri"/>
                <w:kern w:val="2"/>
              </w:rPr>
              <w:br/>
              <w:t xml:space="preserve">для беспрепятственного доступа и получения услуг инвалидами и другими </w:t>
            </w:r>
            <w:proofErr w:type="spellStart"/>
            <w:r w:rsidRPr="00890373">
              <w:rPr>
                <w:rFonts w:eastAsia="Calibri"/>
                <w:kern w:val="2"/>
              </w:rPr>
              <w:t>маломобильными</w:t>
            </w:r>
            <w:proofErr w:type="spellEnd"/>
            <w:r w:rsidRPr="00890373">
              <w:rPr>
                <w:rFonts w:eastAsia="Calibri"/>
                <w:kern w:val="2"/>
              </w:rPr>
              <w:t xml:space="preserve"> группами населения»</w:t>
            </w:r>
          </w:p>
        </w:tc>
      </w:tr>
      <w:tr w:rsidR="00CC0996" w:rsidRPr="00890373" w:rsidTr="00D26E1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447" w:rsidRPr="00890373" w:rsidRDefault="006C7447" w:rsidP="00050696">
            <w:pPr>
              <w:adjustRightInd w:val="0"/>
              <w:jc w:val="center"/>
              <w:rPr>
                <w:rFonts w:eastAsia="Calibri"/>
                <w:kern w:val="2"/>
              </w:rPr>
            </w:pPr>
          </w:p>
        </w:tc>
        <w:tc>
          <w:tcPr>
            <w:tcW w:w="142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050696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 xml:space="preserve">Цель подпрограммы 1. Создание </w:t>
            </w:r>
            <w:proofErr w:type="spellStart"/>
            <w:r w:rsidRPr="00890373">
              <w:rPr>
                <w:rFonts w:eastAsia="Calibri"/>
                <w:kern w:val="2"/>
              </w:rPr>
              <w:t>безбарьерной</w:t>
            </w:r>
            <w:proofErr w:type="spellEnd"/>
            <w:r w:rsidRPr="00890373">
              <w:rPr>
                <w:rFonts w:eastAsia="Calibri"/>
                <w:kern w:val="2"/>
              </w:rPr>
              <w:t xml:space="preserve"> среды в приоритетных объектах социальной, транспортной и инженерной инфраструктуры для инвалидов и других маломобильных групп населения</w:t>
            </w:r>
          </w:p>
        </w:tc>
      </w:tr>
      <w:tr w:rsidR="00CC0996" w:rsidRPr="00890373" w:rsidTr="00D26E1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447" w:rsidRPr="00890373" w:rsidRDefault="006C7447" w:rsidP="00050696">
            <w:pPr>
              <w:adjustRightInd w:val="0"/>
              <w:jc w:val="center"/>
              <w:rPr>
                <w:rFonts w:eastAsia="Calibri"/>
                <w:kern w:val="2"/>
              </w:rPr>
            </w:pPr>
          </w:p>
        </w:tc>
        <w:tc>
          <w:tcPr>
            <w:tcW w:w="142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050696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Задача подпрограммы 1. Оценка состояния и повышение уровня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</w:tr>
      <w:tr w:rsidR="00CC0996" w:rsidRPr="00890373" w:rsidTr="00D26E1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050696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050696">
            <w:pPr>
              <w:adjustRightInd w:val="0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Основное мероприятие 1.1. Совершенствование нормативной правовой основы формирования жизнедеятельности инвалидов и других маломобильных групп населения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Default="006C7447" w:rsidP="006C7447">
            <w:pPr>
              <w:adjustRightInd w:val="0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управление социальной защиты населения</w:t>
            </w:r>
          </w:p>
          <w:p w:rsidR="006C7447" w:rsidRPr="00890373" w:rsidRDefault="006C7447" w:rsidP="006C7447">
            <w:pPr>
              <w:adjustRightInd w:val="0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Администрации Дубовского 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050696">
            <w:pPr>
              <w:adjustRightInd w:val="0"/>
              <w:ind w:right="-57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050696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2030 год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050696">
            <w:pPr>
              <w:adjustRightInd w:val="0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 xml:space="preserve">сводная информация, позволяющая </w:t>
            </w:r>
            <w:proofErr w:type="spellStart"/>
            <w:proofErr w:type="gramStart"/>
            <w:r w:rsidRPr="00890373">
              <w:rPr>
                <w:rFonts w:eastAsia="Calibri"/>
                <w:kern w:val="2"/>
              </w:rPr>
              <w:t>объектив</w:t>
            </w:r>
            <w:r w:rsidR="00CC0996">
              <w:rPr>
                <w:rFonts w:eastAsia="Calibri"/>
                <w:kern w:val="2"/>
              </w:rPr>
              <w:t>-</w:t>
            </w:r>
            <w:r w:rsidRPr="00890373">
              <w:rPr>
                <w:rFonts w:eastAsia="Calibri"/>
                <w:kern w:val="2"/>
              </w:rPr>
              <w:t>но</w:t>
            </w:r>
            <w:proofErr w:type="spellEnd"/>
            <w:proofErr w:type="gramEnd"/>
            <w:r w:rsidRPr="00890373">
              <w:rPr>
                <w:rFonts w:eastAsia="Calibri"/>
                <w:kern w:val="2"/>
              </w:rPr>
              <w:t xml:space="preserve"> оценивать и </w:t>
            </w:r>
            <w:proofErr w:type="spellStart"/>
            <w:r w:rsidRPr="00890373">
              <w:rPr>
                <w:rFonts w:eastAsia="Calibri"/>
                <w:kern w:val="2"/>
              </w:rPr>
              <w:t>система</w:t>
            </w:r>
            <w:r w:rsidR="00CC0996">
              <w:rPr>
                <w:rFonts w:eastAsia="Calibri"/>
                <w:kern w:val="2"/>
              </w:rPr>
              <w:t>-</w:t>
            </w:r>
            <w:r w:rsidRPr="00890373">
              <w:rPr>
                <w:rFonts w:eastAsia="Calibri"/>
                <w:kern w:val="2"/>
              </w:rPr>
              <w:t>тизировать</w:t>
            </w:r>
            <w:proofErr w:type="spellEnd"/>
            <w:r w:rsidRPr="00890373">
              <w:rPr>
                <w:rFonts w:eastAsia="Calibri"/>
                <w:kern w:val="2"/>
              </w:rPr>
              <w:t xml:space="preserve"> доступность </w:t>
            </w:r>
          </w:p>
          <w:p w:rsidR="006C7447" w:rsidRPr="00890373" w:rsidRDefault="006C7447" w:rsidP="00050696">
            <w:pPr>
              <w:adjustRightInd w:val="0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 xml:space="preserve">объектов и услуг </w:t>
            </w:r>
          </w:p>
          <w:p w:rsidR="006C7447" w:rsidRPr="00890373" w:rsidRDefault="006C7447" w:rsidP="00050696">
            <w:pPr>
              <w:adjustRightInd w:val="0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 xml:space="preserve">в приоритетных сферах жизнедеятельности инвалидов и других маломобильных </w:t>
            </w:r>
          </w:p>
          <w:p w:rsidR="006C7447" w:rsidRPr="00890373" w:rsidRDefault="006C7447" w:rsidP="00050696">
            <w:pPr>
              <w:adjustRightInd w:val="0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lastRenderedPageBreak/>
              <w:t xml:space="preserve">групп населения; </w:t>
            </w:r>
            <w:r w:rsidR="00CC0996">
              <w:rPr>
                <w:rFonts w:eastAsia="Calibri"/>
                <w:kern w:val="2"/>
              </w:rPr>
              <w:t xml:space="preserve">сформированная </w:t>
            </w:r>
            <w:r w:rsidRPr="00890373">
              <w:rPr>
                <w:rFonts w:eastAsia="Calibri"/>
                <w:kern w:val="2"/>
              </w:rPr>
              <w:t xml:space="preserve"> карта доступности объектов и услуг, отображающая </w:t>
            </w:r>
            <w:r w:rsidRPr="00890373">
              <w:rPr>
                <w:rFonts w:eastAsia="Calibri"/>
                <w:kern w:val="2"/>
              </w:rPr>
              <w:br/>
              <w:t xml:space="preserve">сравниваемую информацию о доступности объектов </w:t>
            </w:r>
          </w:p>
          <w:p w:rsidR="006C7447" w:rsidRPr="00890373" w:rsidRDefault="006C7447" w:rsidP="00050696">
            <w:pPr>
              <w:adjustRightInd w:val="0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 xml:space="preserve">и услуг для инвалидов </w:t>
            </w:r>
          </w:p>
          <w:p w:rsidR="006C7447" w:rsidRPr="00890373" w:rsidRDefault="006C7447" w:rsidP="00050696">
            <w:pPr>
              <w:adjustRightInd w:val="0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 xml:space="preserve">и других </w:t>
            </w:r>
            <w:proofErr w:type="spellStart"/>
            <w:r w:rsidRPr="00890373">
              <w:rPr>
                <w:rFonts w:eastAsia="Calibri"/>
                <w:kern w:val="2"/>
              </w:rPr>
              <w:t>маломо-бильных</w:t>
            </w:r>
            <w:proofErr w:type="spellEnd"/>
            <w:r w:rsidRPr="00890373">
              <w:rPr>
                <w:rFonts w:eastAsia="Calibri"/>
                <w:kern w:val="2"/>
              </w:rPr>
              <w:t xml:space="preserve"> групп населения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050696">
            <w:pPr>
              <w:adjustRightInd w:val="0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lastRenderedPageBreak/>
              <w:t xml:space="preserve">отсутствие оценки и систематизации доступности объектов и услуг </w:t>
            </w:r>
          </w:p>
          <w:p w:rsidR="006C7447" w:rsidRPr="00890373" w:rsidRDefault="006C7447" w:rsidP="00050696">
            <w:pPr>
              <w:adjustRightInd w:val="0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 xml:space="preserve">в приоритетных сферах жизнедеятельности инвалидов </w:t>
            </w:r>
          </w:p>
          <w:p w:rsidR="006C7447" w:rsidRPr="00890373" w:rsidRDefault="006C7447" w:rsidP="00050696">
            <w:pPr>
              <w:adjustRightInd w:val="0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 xml:space="preserve">и других маломобильных групп населения; отсутствие сформированной карты </w:t>
            </w:r>
            <w:r w:rsidRPr="00890373">
              <w:rPr>
                <w:rFonts w:eastAsia="Calibri"/>
                <w:kern w:val="2"/>
              </w:rPr>
              <w:lastRenderedPageBreak/>
              <w:t>доступности объектов и услуг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050696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lastRenderedPageBreak/>
              <w:t>1, 2, 1.1</w:t>
            </w:r>
          </w:p>
        </w:tc>
      </w:tr>
      <w:tr w:rsidR="00CC0996" w:rsidRPr="00890373" w:rsidTr="00D26E1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050696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lastRenderedPageBreak/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CC0996">
            <w:pPr>
              <w:adjustRightInd w:val="0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Основное мероприятие 1.2. Адаптация для инвалидов и других маломобильных групп населения приоритетных объектов и услуг социальной инфра</w:t>
            </w:r>
            <w:r w:rsidRPr="00890373">
              <w:rPr>
                <w:rFonts w:eastAsia="Calibri"/>
                <w:kern w:val="2"/>
              </w:rPr>
              <w:softHyphen/>
              <w:t>структуры путем дооборудования  технически</w:t>
            </w:r>
            <w:r w:rsidR="00CC0996">
              <w:rPr>
                <w:rFonts w:eastAsia="Calibri"/>
                <w:kern w:val="2"/>
              </w:rPr>
              <w:t>ми</w:t>
            </w:r>
            <w:r w:rsidRPr="00890373">
              <w:rPr>
                <w:rFonts w:eastAsia="Calibri"/>
                <w:kern w:val="2"/>
              </w:rPr>
              <w:t xml:space="preserve"> средств</w:t>
            </w:r>
            <w:r w:rsidR="00CC0996">
              <w:rPr>
                <w:rFonts w:eastAsia="Calibri"/>
                <w:kern w:val="2"/>
              </w:rPr>
              <w:t>ами</w:t>
            </w:r>
            <w:r w:rsidRPr="00890373">
              <w:rPr>
                <w:rFonts w:eastAsia="Calibri"/>
                <w:kern w:val="2"/>
              </w:rPr>
              <w:t xml:space="preserve"> адаптации </w:t>
            </w:r>
            <w:r w:rsidR="00CC0996">
              <w:rPr>
                <w:rFonts w:eastAsia="Calibri"/>
                <w:kern w:val="2"/>
              </w:rPr>
              <w:t>(создание физической      и информационной доступности, установка пандусов)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996" w:rsidRDefault="00CC0996" w:rsidP="00CC0996">
            <w:pPr>
              <w:adjustRightInd w:val="0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Дубовский районный отдел образования,</w:t>
            </w:r>
          </w:p>
          <w:p w:rsidR="008F3B97" w:rsidRDefault="008F3B97" w:rsidP="00CC0996">
            <w:pPr>
              <w:adjustRightInd w:val="0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Муниципальное унитарное предприятие «Автосервис»</w:t>
            </w:r>
          </w:p>
          <w:p w:rsidR="00CC0996" w:rsidRPr="00890373" w:rsidRDefault="00CC0996" w:rsidP="00CC0996">
            <w:pPr>
              <w:adjustRightInd w:val="0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Управление социальной защиты населения Администрации Дубовского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050696">
            <w:pPr>
              <w:adjustRightInd w:val="0"/>
              <w:ind w:right="-57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050696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2030 год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050696">
            <w:pPr>
              <w:adjustRightInd w:val="0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 xml:space="preserve">оснащение приоритетных объектов социальной инфраструктуры техническими средствами адаптации для беспрепятственного доступа и получения услуг инвалидами </w:t>
            </w:r>
          </w:p>
          <w:p w:rsidR="006C7447" w:rsidRPr="00890373" w:rsidRDefault="006C7447" w:rsidP="00050696">
            <w:pPr>
              <w:adjustRightInd w:val="0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 xml:space="preserve">и другими </w:t>
            </w:r>
            <w:proofErr w:type="spellStart"/>
            <w:r w:rsidRPr="00890373">
              <w:rPr>
                <w:rFonts w:eastAsia="Calibri"/>
                <w:kern w:val="2"/>
              </w:rPr>
              <w:t>маломобильными</w:t>
            </w:r>
            <w:proofErr w:type="spellEnd"/>
            <w:r w:rsidRPr="00890373">
              <w:rPr>
                <w:rFonts w:eastAsia="Calibri"/>
                <w:kern w:val="2"/>
              </w:rPr>
              <w:t xml:space="preserve"> группами населения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050696">
            <w:pPr>
              <w:adjustRightInd w:val="0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отсутствие беспрепят</w:t>
            </w:r>
            <w:r w:rsidRPr="00890373">
              <w:rPr>
                <w:rFonts w:eastAsia="Calibri"/>
                <w:kern w:val="2"/>
              </w:rPr>
              <w:softHyphen/>
              <w:t xml:space="preserve">ственного доступа и получения услуг инвалидами и другими </w:t>
            </w:r>
            <w:proofErr w:type="spellStart"/>
            <w:r w:rsidRPr="00890373">
              <w:rPr>
                <w:rFonts w:eastAsia="Calibri"/>
                <w:kern w:val="2"/>
              </w:rPr>
              <w:t>маломобильными</w:t>
            </w:r>
            <w:proofErr w:type="spellEnd"/>
            <w:r w:rsidRPr="00890373">
              <w:rPr>
                <w:rFonts w:eastAsia="Calibri"/>
                <w:kern w:val="2"/>
              </w:rPr>
              <w:t xml:space="preserve"> группами населения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5165D2">
            <w:pPr>
              <w:adjustRightInd w:val="0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 xml:space="preserve">1, 2 </w:t>
            </w:r>
          </w:p>
        </w:tc>
      </w:tr>
      <w:tr w:rsidR="00CC0996" w:rsidRPr="00890373" w:rsidTr="00D26E1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050696"/>
        </w:tc>
        <w:tc>
          <w:tcPr>
            <w:tcW w:w="142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050696">
            <w:pPr>
              <w:adjustRightInd w:val="0"/>
              <w:spacing w:line="232" w:lineRule="auto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Подпрограмма 2 «Социальная интеграция инвалидов и других маломобильных групп населения в общество»</w:t>
            </w:r>
          </w:p>
        </w:tc>
      </w:tr>
      <w:tr w:rsidR="00CC0996" w:rsidRPr="00890373" w:rsidTr="00D26E1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447" w:rsidRPr="00890373" w:rsidRDefault="006C7447" w:rsidP="00050696">
            <w:pPr>
              <w:adjustRightInd w:val="0"/>
              <w:spacing w:line="232" w:lineRule="auto"/>
              <w:jc w:val="center"/>
              <w:rPr>
                <w:rFonts w:eastAsia="Calibri"/>
                <w:kern w:val="2"/>
              </w:rPr>
            </w:pPr>
          </w:p>
        </w:tc>
        <w:tc>
          <w:tcPr>
            <w:tcW w:w="142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050696">
            <w:pPr>
              <w:adjustRightInd w:val="0"/>
              <w:spacing w:line="232" w:lineRule="auto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Цель подпрограммы 2.</w:t>
            </w:r>
            <w:r w:rsidRPr="00890373">
              <w:rPr>
                <w:sz w:val="20"/>
                <w:szCs w:val="20"/>
              </w:rPr>
              <w:t xml:space="preserve"> Р</w:t>
            </w:r>
            <w:r w:rsidRPr="00890373">
              <w:rPr>
                <w:rFonts w:eastAsia="Calibri"/>
                <w:kern w:val="2"/>
              </w:rPr>
              <w:t>еализация мероприятий по предоставлению услуг в сфере реабилитации инвалидов с целью их интеграции в общество</w:t>
            </w:r>
          </w:p>
        </w:tc>
      </w:tr>
      <w:tr w:rsidR="00CC0996" w:rsidRPr="00890373" w:rsidTr="00D26E1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447" w:rsidRPr="00890373" w:rsidRDefault="006C7447" w:rsidP="00050696">
            <w:pPr>
              <w:adjustRightInd w:val="0"/>
              <w:spacing w:line="232" w:lineRule="auto"/>
              <w:jc w:val="center"/>
              <w:rPr>
                <w:rFonts w:eastAsia="Calibri"/>
                <w:kern w:val="2"/>
              </w:rPr>
            </w:pPr>
          </w:p>
        </w:tc>
        <w:tc>
          <w:tcPr>
            <w:tcW w:w="142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050696">
            <w:pPr>
              <w:adjustRightInd w:val="0"/>
              <w:spacing w:line="232" w:lineRule="auto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Задача 1 подпрограммы 2. преодоление 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</w:t>
            </w:r>
          </w:p>
        </w:tc>
      </w:tr>
      <w:tr w:rsidR="00CC0996" w:rsidRPr="00890373" w:rsidTr="00352FD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D26E18" w:rsidP="00D26E18">
            <w:pPr>
              <w:adjustRightInd w:val="0"/>
              <w:spacing w:line="232" w:lineRule="auto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1</w:t>
            </w:r>
            <w:r w:rsidR="006C7447" w:rsidRPr="00890373">
              <w:rPr>
                <w:rFonts w:eastAsia="Calibri"/>
                <w:kern w:val="2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447" w:rsidRPr="00890373" w:rsidRDefault="006C7447" w:rsidP="00050696">
            <w:pPr>
              <w:adjustRightInd w:val="0"/>
              <w:spacing w:line="232" w:lineRule="auto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 xml:space="preserve">Основное мероприятие 2.1. Совершенствование организационной основы формирования </w:t>
            </w:r>
            <w:r w:rsidRPr="00890373">
              <w:rPr>
                <w:rFonts w:eastAsia="Calibri"/>
                <w:kern w:val="2"/>
              </w:rPr>
              <w:lastRenderedPageBreak/>
              <w:t xml:space="preserve">жизнедеятельности инвалидов и других маломобильных групп населения </w:t>
            </w:r>
          </w:p>
          <w:p w:rsidR="006C7447" w:rsidRPr="00890373" w:rsidRDefault="006C7447" w:rsidP="00050696">
            <w:pPr>
              <w:adjustRightInd w:val="0"/>
              <w:spacing w:line="232" w:lineRule="auto"/>
              <w:rPr>
                <w:rFonts w:eastAsia="Calibri"/>
                <w:kern w:val="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6C7447">
            <w:pPr>
              <w:adjustRightInd w:val="0"/>
              <w:spacing w:line="232" w:lineRule="auto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lastRenderedPageBreak/>
              <w:t xml:space="preserve">управление социальной защиты населения Администрации </w:t>
            </w:r>
            <w:r>
              <w:rPr>
                <w:rFonts w:eastAsia="Calibri"/>
                <w:kern w:val="2"/>
              </w:rPr>
              <w:lastRenderedPageBreak/>
              <w:t>Дубовского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050696">
            <w:pPr>
              <w:adjustRightInd w:val="0"/>
              <w:spacing w:line="232" w:lineRule="auto"/>
              <w:ind w:right="-57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lastRenderedPageBreak/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050696">
            <w:pPr>
              <w:adjustRightInd w:val="0"/>
              <w:spacing w:line="232" w:lineRule="auto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2030 год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050696">
            <w:pPr>
              <w:adjustRightInd w:val="0"/>
              <w:spacing w:line="232" w:lineRule="auto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 xml:space="preserve">сводная информация, полученная на основании общественного мнения </w:t>
            </w:r>
            <w:r w:rsidRPr="00890373">
              <w:rPr>
                <w:rFonts w:eastAsia="Calibri"/>
                <w:kern w:val="2"/>
              </w:rPr>
              <w:lastRenderedPageBreak/>
              <w:t xml:space="preserve">инвалидов, позволяющая объективно оценить доступность объектов и услуг в приоритетных сферах жизнедеятельности инвалидов и других маломобильных </w:t>
            </w:r>
          </w:p>
          <w:p w:rsidR="006C7447" w:rsidRPr="00890373" w:rsidRDefault="006C7447" w:rsidP="00050696">
            <w:pPr>
              <w:adjustRightInd w:val="0"/>
              <w:spacing w:line="232" w:lineRule="auto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 xml:space="preserve">групп населения, </w:t>
            </w:r>
          </w:p>
          <w:p w:rsidR="006C7447" w:rsidRPr="00890373" w:rsidRDefault="006C7447" w:rsidP="00050696">
            <w:pPr>
              <w:adjustRightInd w:val="0"/>
              <w:spacing w:line="232" w:lineRule="auto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а также отношение населения к проблемам инвалидов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050696">
            <w:pPr>
              <w:adjustRightInd w:val="0"/>
              <w:spacing w:line="232" w:lineRule="auto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lastRenderedPageBreak/>
              <w:t xml:space="preserve">отсутствие оценки доступности объектов и услуг </w:t>
            </w:r>
          </w:p>
          <w:p w:rsidR="006C7447" w:rsidRPr="00890373" w:rsidRDefault="006C7447" w:rsidP="00050696">
            <w:pPr>
              <w:adjustRightInd w:val="0"/>
              <w:spacing w:line="232" w:lineRule="auto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 xml:space="preserve">в приоритетных сферах </w:t>
            </w:r>
            <w:r w:rsidRPr="00890373">
              <w:rPr>
                <w:rFonts w:eastAsia="Calibri"/>
                <w:kern w:val="2"/>
              </w:rPr>
              <w:lastRenderedPageBreak/>
              <w:t xml:space="preserve">жизнедеятельности инвалидов </w:t>
            </w:r>
          </w:p>
          <w:p w:rsidR="006C7447" w:rsidRPr="00890373" w:rsidRDefault="006C7447" w:rsidP="00050696">
            <w:pPr>
              <w:adjustRightInd w:val="0"/>
              <w:spacing w:line="232" w:lineRule="auto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 xml:space="preserve">и других маломобильных групп населения, </w:t>
            </w:r>
          </w:p>
          <w:p w:rsidR="006C7447" w:rsidRPr="00890373" w:rsidRDefault="006C7447" w:rsidP="00050696">
            <w:pPr>
              <w:adjustRightInd w:val="0"/>
              <w:spacing w:line="232" w:lineRule="auto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а также отношения населения к проблемам инвалидов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050696">
            <w:pPr>
              <w:adjustRightInd w:val="0"/>
              <w:spacing w:line="232" w:lineRule="auto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lastRenderedPageBreak/>
              <w:t>1, 2.1</w:t>
            </w:r>
          </w:p>
        </w:tc>
      </w:tr>
      <w:tr w:rsidR="00CC0996" w:rsidRPr="00890373" w:rsidTr="00352FD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D26E18" w:rsidP="00D26E18">
            <w:pPr>
              <w:adjustRightInd w:val="0"/>
              <w:spacing w:line="232" w:lineRule="auto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lastRenderedPageBreak/>
              <w:t>2</w:t>
            </w:r>
            <w:r w:rsidR="006C7447" w:rsidRPr="00890373">
              <w:rPr>
                <w:rFonts w:eastAsia="Calibri"/>
                <w:kern w:val="2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050696">
            <w:pPr>
              <w:adjustRightInd w:val="0"/>
              <w:spacing w:line="232" w:lineRule="auto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Основное мероприятие 2.2. Выплата компенсации инвалидам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D26E18">
            <w:pPr>
              <w:adjustRightInd w:val="0"/>
              <w:spacing w:line="232" w:lineRule="auto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 xml:space="preserve">министерство </w:t>
            </w:r>
            <w:r w:rsidR="00D26E18">
              <w:rPr>
                <w:rFonts w:eastAsia="Calibri"/>
                <w:kern w:val="2"/>
              </w:rPr>
              <w:t>управление социальной защиты населения Администрации Дубовского района</w:t>
            </w:r>
            <w:r w:rsidR="00D26E18" w:rsidRPr="00890373">
              <w:rPr>
                <w:rFonts w:eastAsia="Calibri"/>
                <w:kern w:val="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050696">
            <w:pPr>
              <w:adjustRightInd w:val="0"/>
              <w:spacing w:line="232" w:lineRule="auto"/>
              <w:ind w:right="-57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050696">
            <w:pPr>
              <w:adjustRightInd w:val="0"/>
              <w:spacing w:line="232" w:lineRule="auto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2020 год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050696">
            <w:pPr>
              <w:adjustRightInd w:val="0"/>
              <w:spacing w:line="232" w:lineRule="auto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 xml:space="preserve">обеспечение социальных гарантий </w:t>
            </w:r>
            <w:r w:rsidRPr="00890373">
              <w:rPr>
                <w:rFonts w:eastAsia="Calibri"/>
                <w:kern w:val="2"/>
              </w:rPr>
              <w:br/>
              <w:t>инвалидов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050696">
            <w:pPr>
              <w:adjustRightInd w:val="0"/>
              <w:spacing w:line="232" w:lineRule="auto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реализация социаль</w:t>
            </w:r>
            <w:r w:rsidRPr="00890373">
              <w:rPr>
                <w:rFonts w:eastAsia="Calibri"/>
                <w:kern w:val="2"/>
              </w:rPr>
              <w:softHyphen/>
              <w:t xml:space="preserve">ных гарантий инвалидов </w:t>
            </w:r>
          </w:p>
          <w:p w:rsidR="006C7447" w:rsidRPr="00890373" w:rsidRDefault="006C7447" w:rsidP="00050696">
            <w:pPr>
              <w:adjustRightInd w:val="0"/>
              <w:spacing w:line="232" w:lineRule="auto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не в полной мере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447" w:rsidRPr="00890373" w:rsidRDefault="006C7447" w:rsidP="00050696">
            <w:pPr>
              <w:adjustRightInd w:val="0"/>
              <w:spacing w:line="232" w:lineRule="auto"/>
              <w:jc w:val="center"/>
              <w:rPr>
                <w:rFonts w:eastAsia="Calibri"/>
                <w:kern w:val="2"/>
              </w:rPr>
            </w:pPr>
            <w:r w:rsidRPr="00890373">
              <w:rPr>
                <w:rFonts w:eastAsia="Calibri"/>
                <w:kern w:val="2"/>
              </w:rPr>
              <w:t>2.1</w:t>
            </w:r>
          </w:p>
        </w:tc>
      </w:tr>
      <w:tr w:rsidR="00CC0996" w:rsidRPr="00890373" w:rsidTr="00352FDB"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C7447" w:rsidRPr="00890373" w:rsidRDefault="006C7447" w:rsidP="00050696"/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C7447" w:rsidRPr="00890373" w:rsidRDefault="006C7447" w:rsidP="00050696"/>
        </w:tc>
        <w:tc>
          <w:tcPr>
            <w:tcW w:w="4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C7447" w:rsidRPr="00890373" w:rsidRDefault="006C7447" w:rsidP="00050696"/>
        </w:tc>
        <w:tc>
          <w:tcPr>
            <w:tcW w:w="17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C7447" w:rsidRPr="00890373" w:rsidRDefault="006C7447" w:rsidP="00050696"/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C7447" w:rsidRPr="00890373" w:rsidRDefault="006C7447" w:rsidP="00050696"/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C7447" w:rsidRPr="00890373" w:rsidRDefault="006C7447" w:rsidP="00050696"/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C7447" w:rsidRPr="00890373" w:rsidRDefault="006C7447" w:rsidP="00050696"/>
        </w:tc>
        <w:tc>
          <w:tcPr>
            <w:tcW w:w="6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C7447" w:rsidRPr="00890373" w:rsidRDefault="006C7447" w:rsidP="00050696"/>
        </w:tc>
        <w:tc>
          <w:tcPr>
            <w:tcW w:w="24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C7447" w:rsidRPr="00890373" w:rsidRDefault="006C7447" w:rsidP="00050696"/>
        </w:tc>
        <w:tc>
          <w:tcPr>
            <w:tcW w:w="2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C7447" w:rsidRPr="00890373" w:rsidRDefault="006C7447" w:rsidP="00050696"/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C7447" w:rsidRPr="00890373" w:rsidRDefault="006C7447" w:rsidP="00050696"/>
        </w:tc>
      </w:tr>
    </w:tbl>
    <w:p w:rsidR="006C7447" w:rsidRPr="00890373" w:rsidRDefault="006C7447" w:rsidP="006C7447">
      <w:pPr>
        <w:rPr>
          <w:sz w:val="2"/>
          <w:szCs w:val="2"/>
        </w:rPr>
      </w:pPr>
    </w:p>
    <w:p w:rsidR="00D76293" w:rsidRDefault="00D76293" w:rsidP="00D3503D">
      <w:pPr>
        <w:widowControl w:val="0"/>
        <w:autoSpaceDE w:val="0"/>
        <w:autoSpaceDN w:val="0"/>
        <w:adjustRightInd w:val="0"/>
        <w:outlineLvl w:val="1"/>
      </w:pPr>
    </w:p>
    <w:p w:rsidR="00D76293" w:rsidRDefault="00D76293" w:rsidP="00D3503D">
      <w:pPr>
        <w:widowControl w:val="0"/>
        <w:autoSpaceDE w:val="0"/>
        <w:autoSpaceDN w:val="0"/>
        <w:adjustRightInd w:val="0"/>
        <w:outlineLvl w:val="1"/>
      </w:pPr>
    </w:p>
    <w:p w:rsidR="00D76293" w:rsidRDefault="00D76293" w:rsidP="00D3503D">
      <w:pPr>
        <w:widowControl w:val="0"/>
        <w:autoSpaceDE w:val="0"/>
        <w:autoSpaceDN w:val="0"/>
        <w:adjustRightInd w:val="0"/>
        <w:outlineLvl w:val="1"/>
      </w:pPr>
    </w:p>
    <w:p w:rsidR="00D76293" w:rsidRDefault="00D76293" w:rsidP="00D3503D">
      <w:pPr>
        <w:widowControl w:val="0"/>
        <w:autoSpaceDE w:val="0"/>
        <w:autoSpaceDN w:val="0"/>
        <w:adjustRightInd w:val="0"/>
        <w:outlineLvl w:val="1"/>
      </w:pPr>
    </w:p>
    <w:p w:rsidR="00D76293" w:rsidRDefault="00D76293" w:rsidP="00D3503D">
      <w:pPr>
        <w:widowControl w:val="0"/>
        <w:autoSpaceDE w:val="0"/>
        <w:autoSpaceDN w:val="0"/>
        <w:adjustRightInd w:val="0"/>
        <w:outlineLvl w:val="1"/>
      </w:pPr>
    </w:p>
    <w:p w:rsidR="006C7447" w:rsidRDefault="006C7447" w:rsidP="00D3503D">
      <w:pPr>
        <w:widowControl w:val="0"/>
        <w:autoSpaceDE w:val="0"/>
        <w:autoSpaceDN w:val="0"/>
        <w:adjustRightInd w:val="0"/>
        <w:outlineLvl w:val="1"/>
      </w:pPr>
    </w:p>
    <w:p w:rsidR="006C7447" w:rsidRDefault="006C7447" w:rsidP="00D3503D">
      <w:pPr>
        <w:widowControl w:val="0"/>
        <w:autoSpaceDE w:val="0"/>
        <w:autoSpaceDN w:val="0"/>
        <w:adjustRightInd w:val="0"/>
        <w:outlineLvl w:val="1"/>
      </w:pPr>
    </w:p>
    <w:p w:rsidR="006C7447" w:rsidRDefault="006C7447" w:rsidP="00D3503D">
      <w:pPr>
        <w:widowControl w:val="0"/>
        <w:autoSpaceDE w:val="0"/>
        <w:autoSpaceDN w:val="0"/>
        <w:adjustRightInd w:val="0"/>
        <w:outlineLvl w:val="1"/>
      </w:pPr>
    </w:p>
    <w:p w:rsidR="006C7447" w:rsidRDefault="006C7447" w:rsidP="00D3503D">
      <w:pPr>
        <w:widowControl w:val="0"/>
        <w:autoSpaceDE w:val="0"/>
        <w:autoSpaceDN w:val="0"/>
        <w:adjustRightInd w:val="0"/>
        <w:outlineLvl w:val="1"/>
      </w:pPr>
    </w:p>
    <w:p w:rsidR="006C7447" w:rsidRDefault="006C7447" w:rsidP="00D3503D">
      <w:pPr>
        <w:widowControl w:val="0"/>
        <w:autoSpaceDE w:val="0"/>
        <w:autoSpaceDN w:val="0"/>
        <w:adjustRightInd w:val="0"/>
        <w:outlineLvl w:val="1"/>
      </w:pPr>
    </w:p>
    <w:p w:rsidR="006C7447" w:rsidRDefault="006C7447" w:rsidP="00D3503D">
      <w:pPr>
        <w:widowControl w:val="0"/>
        <w:autoSpaceDE w:val="0"/>
        <w:autoSpaceDN w:val="0"/>
        <w:adjustRightInd w:val="0"/>
        <w:outlineLvl w:val="1"/>
      </w:pPr>
    </w:p>
    <w:p w:rsidR="006C7447" w:rsidRDefault="006C7447" w:rsidP="00D3503D">
      <w:pPr>
        <w:widowControl w:val="0"/>
        <w:autoSpaceDE w:val="0"/>
        <w:autoSpaceDN w:val="0"/>
        <w:adjustRightInd w:val="0"/>
        <w:outlineLvl w:val="1"/>
      </w:pPr>
    </w:p>
    <w:p w:rsidR="006C7447" w:rsidRDefault="006C7447" w:rsidP="00D3503D">
      <w:pPr>
        <w:widowControl w:val="0"/>
        <w:autoSpaceDE w:val="0"/>
        <w:autoSpaceDN w:val="0"/>
        <w:adjustRightInd w:val="0"/>
        <w:outlineLvl w:val="1"/>
      </w:pPr>
    </w:p>
    <w:p w:rsidR="00DB2D4D" w:rsidRPr="00AE3891" w:rsidRDefault="00DB2D4D" w:rsidP="00A72E45">
      <w:pPr>
        <w:widowControl w:val="0"/>
        <w:autoSpaceDE w:val="0"/>
        <w:autoSpaceDN w:val="0"/>
        <w:adjustRightInd w:val="0"/>
        <w:jc w:val="right"/>
        <w:outlineLvl w:val="1"/>
      </w:pPr>
      <w:r w:rsidRPr="00AE3891">
        <w:t>Приложение  №</w:t>
      </w:r>
      <w:r w:rsidR="00914C46">
        <w:t>3</w:t>
      </w:r>
    </w:p>
    <w:p w:rsidR="00DB2D4D" w:rsidRPr="00AE3891" w:rsidRDefault="00985918" w:rsidP="00A72E45">
      <w:pPr>
        <w:widowControl w:val="0"/>
        <w:autoSpaceDE w:val="0"/>
        <w:autoSpaceDN w:val="0"/>
        <w:adjustRightInd w:val="0"/>
        <w:jc w:val="right"/>
      </w:pPr>
      <w:r w:rsidRPr="00AE3891">
        <w:t xml:space="preserve">                                                                                                                                                                    </w:t>
      </w:r>
      <w:r w:rsidR="0073371C" w:rsidRPr="00AE3891">
        <w:t xml:space="preserve"> </w:t>
      </w:r>
      <w:r w:rsidRPr="00AE3891">
        <w:t xml:space="preserve"> </w:t>
      </w:r>
      <w:r w:rsidR="00DB2D4D" w:rsidRPr="00AE3891">
        <w:t xml:space="preserve">к </w:t>
      </w:r>
      <w:r w:rsidR="0073371C" w:rsidRPr="00AE3891">
        <w:t xml:space="preserve"> </w:t>
      </w:r>
      <w:r w:rsidR="00DB2D4D" w:rsidRPr="00AE3891">
        <w:t>муниципальной программе</w:t>
      </w:r>
    </w:p>
    <w:p w:rsidR="00DB2D4D" w:rsidRPr="00AE3891" w:rsidRDefault="00DB2D4D" w:rsidP="00A72E45">
      <w:pPr>
        <w:widowControl w:val="0"/>
        <w:autoSpaceDE w:val="0"/>
        <w:autoSpaceDN w:val="0"/>
        <w:adjustRightInd w:val="0"/>
        <w:jc w:val="right"/>
      </w:pPr>
      <w:r w:rsidRPr="00AE3891">
        <w:t xml:space="preserve">                                                                                                                                                                   </w:t>
      </w:r>
      <w:r w:rsidR="0073371C" w:rsidRPr="00AE3891">
        <w:t xml:space="preserve">            </w:t>
      </w:r>
      <w:r w:rsidRPr="00AE3891">
        <w:t xml:space="preserve">    </w:t>
      </w:r>
      <w:r w:rsidR="0073371C" w:rsidRPr="00AE3891">
        <w:t xml:space="preserve">  </w:t>
      </w:r>
      <w:r w:rsidR="0018229B">
        <w:t xml:space="preserve">   Ду</w:t>
      </w:r>
      <w:r w:rsidRPr="00AE3891">
        <w:t>бовского района</w:t>
      </w:r>
    </w:p>
    <w:p w:rsidR="00E80863" w:rsidRDefault="00DB2D4D" w:rsidP="00992E03">
      <w:pPr>
        <w:widowControl w:val="0"/>
        <w:autoSpaceDE w:val="0"/>
        <w:autoSpaceDN w:val="0"/>
        <w:adjustRightInd w:val="0"/>
        <w:jc w:val="right"/>
      </w:pPr>
      <w:r w:rsidRPr="00AE3891">
        <w:t xml:space="preserve">                                                                                                                                                     </w:t>
      </w:r>
      <w:r w:rsidR="0073371C" w:rsidRPr="00AE3891">
        <w:t>«</w:t>
      </w:r>
      <w:r w:rsidRPr="00AE3891">
        <w:t xml:space="preserve">Доступная среда»       </w:t>
      </w:r>
      <w:r w:rsidR="0073371C" w:rsidRPr="00AE3891">
        <w:t xml:space="preserve">                                                                                         </w:t>
      </w:r>
      <w:r w:rsidR="0018229B">
        <w:t xml:space="preserve">                    </w:t>
      </w:r>
    </w:p>
    <w:p w:rsidR="00365804" w:rsidRDefault="00365804" w:rsidP="00A72E45">
      <w:pPr>
        <w:widowControl w:val="0"/>
        <w:autoSpaceDE w:val="0"/>
        <w:autoSpaceDN w:val="0"/>
        <w:adjustRightInd w:val="0"/>
        <w:ind w:firstLine="540"/>
        <w:jc w:val="center"/>
        <w:outlineLvl w:val="0"/>
      </w:pPr>
    </w:p>
    <w:p w:rsidR="00DB2D4D" w:rsidRPr="00AE3891" w:rsidRDefault="0073371C" w:rsidP="00A72E45">
      <w:pPr>
        <w:widowControl w:val="0"/>
        <w:autoSpaceDE w:val="0"/>
        <w:autoSpaceDN w:val="0"/>
        <w:adjustRightInd w:val="0"/>
        <w:ind w:firstLine="540"/>
        <w:jc w:val="center"/>
        <w:outlineLvl w:val="0"/>
      </w:pPr>
      <w:r w:rsidRPr="00AE3891">
        <w:t>Расходы</w:t>
      </w:r>
    </w:p>
    <w:p w:rsidR="0073371C" w:rsidRPr="00AE3891" w:rsidRDefault="00E80863" w:rsidP="00A72E45">
      <w:pPr>
        <w:pStyle w:val="a4"/>
        <w:ind w:left="928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средств бюджета района</w:t>
      </w:r>
      <w:r w:rsidR="0073371C" w:rsidRPr="00AE3891">
        <w:rPr>
          <w:rFonts w:ascii="Times New Roman" w:eastAsia="Calibri" w:hAnsi="Times New Roman"/>
          <w:sz w:val="24"/>
          <w:szCs w:val="24"/>
          <w:lang w:eastAsia="en-US"/>
        </w:rPr>
        <w:t xml:space="preserve"> на реализацию муниципальной программы Дубовского района</w:t>
      </w:r>
      <w:r w:rsidR="001D1310">
        <w:rPr>
          <w:rFonts w:ascii="Times New Roman" w:eastAsia="Calibri" w:hAnsi="Times New Roman"/>
          <w:sz w:val="24"/>
          <w:szCs w:val="24"/>
          <w:lang w:eastAsia="en-US"/>
        </w:rPr>
        <w:t xml:space="preserve"> «Доступная среда»</w:t>
      </w:r>
    </w:p>
    <w:tbl>
      <w:tblPr>
        <w:tblW w:w="14601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403"/>
        <w:gridCol w:w="992"/>
        <w:gridCol w:w="709"/>
        <w:gridCol w:w="708"/>
        <w:gridCol w:w="709"/>
        <w:gridCol w:w="567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A7681" w:rsidRPr="00AE3891" w:rsidTr="008A7681">
        <w:trPr>
          <w:trHeight w:val="720"/>
        </w:trPr>
        <w:tc>
          <w:tcPr>
            <w:tcW w:w="3403" w:type="dxa"/>
            <w:vMerge w:val="restart"/>
          </w:tcPr>
          <w:p w:rsidR="008A7681" w:rsidRDefault="008A7681" w:rsidP="00D902CF">
            <w:pPr>
              <w:pStyle w:val="ConsPlusCell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8A7681" w:rsidRDefault="0028041A" w:rsidP="00D902C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Номер и н</w:t>
            </w:r>
            <w:r w:rsidR="008A76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аименование </w:t>
            </w:r>
            <w:r w:rsidR="008A7681" w:rsidRPr="00AE3891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 подпрограммы</w:t>
            </w:r>
            <w:r w:rsidR="008A76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A7681" w:rsidRPr="00AE3891" w:rsidRDefault="008A7681" w:rsidP="008A76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92" w:type="dxa"/>
            <w:vMerge w:val="restart"/>
          </w:tcPr>
          <w:p w:rsidR="008A7681" w:rsidRPr="00D902CF" w:rsidRDefault="008A7681" w:rsidP="00992E0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902C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нитель</w:t>
            </w:r>
            <w:proofErr w:type="spellEnd"/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r w:rsidRPr="00D902C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соисполнители,  </w:t>
            </w:r>
            <w:r w:rsidRPr="00D902C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  <w:proofErr w:type="spellStart"/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участ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  <w:proofErr w:type="spellEnd"/>
          </w:p>
        </w:tc>
        <w:tc>
          <w:tcPr>
            <w:tcW w:w="2693" w:type="dxa"/>
            <w:gridSpan w:val="4"/>
          </w:tcPr>
          <w:p w:rsidR="008A7681" w:rsidRPr="00D902CF" w:rsidRDefault="008A76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Код бюджетной   </w:t>
            </w:r>
            <w:r w:rsidRPr="00D902C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классификации   </w:t>
            </w:r>
            <w:r w:rsidRPr="00D902C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</w:tcPr>
          <w:p w:rsidR="008A7681" w:rsidRDefault="008A7681" w:rsidP="008A76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Объ-ем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рас-ходов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</w:p>
          <w:p w:rsidR="008A7681" w:rsidRDefault="008A7681" w:rsidP="008A76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 руб.)</w:t>
            </w:r>
          </w:p>
        </w:tc>
        <w:tc>
          <w:tcPr>
            <w:tcW w:w="6804" w:type="dxa"/>
            <w:gridSpan w:val="12"/>
          </w:tcPr>
          <w:p w:rsidR="008A7681" w:rsidRDefault="008A7681" w:rsidP="008A76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по годам реализации</w:t>
            </w:r>
          </w:p>
          <w:p w:rsidR="008A7681" w:rsidRPr="00D902CF" w:rsidRDefault="008A7681" w:rsidP="008A76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</w:tr>
      <w:tr w:rsidR="00B66A56" w:rsidRPr="00AE3891" w:rsidTr="008A7681">
        <w:trPr>
          <w:trHeight w:val="401"/>
        </w:trPr>
        <w:tc>
          <w:tcPr>
            <w:tcW w:w="3403" w:type="dxa"/>
            <w:vMerge/>
            <w:vAlign w:val="center"/>
          </w:tcPr>
          <w:p w:rsidR="00B66A56" w:rsidRPr="00AE3891" w:rsidRDefault="00B66A56"/>
        </w:tc>
        <w:tc>
          <w:tcPr>
            <w:tcW w:w="992" w:type="dxa"/>
            <w:vMerge/>
            <w:vAlign w:val="center"/>
          </w:tcPr>
          <w:p w:rsidR="00B66A56" w:rsidRPr="00D902CF" w:rsidRDefault="00B66A56"/>
        </w:tc>
        <w:tc>
          <w:tcPr>
            <w:tcW w:w="709" w:type="dxa"/>
          </w:tcPr>
          <w:p w:rsidR="00B66A56" w:rsidRPr="008A7681" w:rsidRDefault="00B66A5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7681">
              <w:rPr>
                <w:rFonts w:ascii="Times New Roman" w:hAnsi="Times New Roman" w:cs="Times New Roman"/>
              </w:rPr>
              <w:t>ГР БС</w:t>
            </w:r>
          </w:p>
        </w:tc>
        <w:tc>
          <w:tcPr>
            <w:tcW w:w="708" w:type="dxa"/>
          </w:tcPr>
          <w:p w:rsidR="00B66A56" w:rsidRPr="008A7681" w:rsidRDefault="00B66A5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A7681">
              <w:rPr>
                <w:rFonts w:ascii="Times New Roman" w:hAnsi="Times New Roman" w:cs="Times New Roman"/>
              </w:rPr>
              <w:t>РзПр</w:t>
            </w:r>
            <w:proofErr w:type="spellEnd"/>
          </w:p>
        </w:tc>
        <w:tc>
          <w:tcPr>
            <w:tcW w:w="709" w:type="dxa"/>
          </w:tcPr>
          <w:p w:rsidR="00B66A56" w:rsidRPr="008A7681" w:rsidRDefault="00B66A5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7681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67" w:type="dxa"/>
          </w:tcPr>
          <w:p w:rsidR="00B66A56" w:rsidRPr="008A7681" w:rsidRDefault="00B66A5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A7681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709" w:type="dxa"/>
          </w:tcPr>
          <w:p w:rsidR="00B66A56" w:rsidRPr="008A7681" w:rsidRDefault="00B66A56" w:rsidP="00B66A5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A7681">
              <w:rPr>
                <w:rFonts w:ascii="Times New Roman" w:hAnsi="Times New Roman" w:cs="Times New Roman"/>
              </w:rPr>
              <w:t>Все-го</w:t>
            </w:r>
            <w:proofErr w:type="spellEnd"/>
            <w:proofErr w:type="gramEnd"/>
          </w:p>
        </w:tc>
        <w:tc>
          <w:tcPr>
            <w:tcW w:w="567" w:type="dxa"/>
          </w:tcPr>
          <w:p w:rsidR="00B66A56" w:rsidRPr="008A7681" w:rsidRDefault="00B66A56" w:rsidP="001561D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681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567" w:type="dxa"/>
          </w:tcPr>
          <w:p w:rsidR="00B66A56" w:rsidRPr="008A7681" w:rsidRDefault="00B66A56" w:rsidP="001561D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68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567" w:type="dxa"/>
          </w:tcPr>
          <w:p w:rsidR="00B66A56" w:rsidRPr="008A7681" w:rsidRDefault="00B66A56" w:rsidP="001561D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681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567" w:type="dxa"/>
          </w:tcPr>
          <w:p w:rsidR="00B66A56" w:rsidRPr="008A7681" w:rsidRDefault="00B66A56" w:rsidP="001561D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681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567" w:type="dxa"/>
          </w:tcPr>
          <w:p w:rsidR="00B66A56" w:rsidRPr="008A7681" w:rsidRDefault="00B66A56" w:rsidP="001561D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681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567" w:type="dxa"/>
          </w:tcPr>
          <w:p w:rsidR="00B66A56" w:rsidRPr="008A7681" w:rsidRDefault="00B66A56" w:rsidP="001561D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681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567" w:type="dxa"/>
          </w:tcPr>
          <w:p w:rsidR="00B66A56" w:rsidRPr="008A7681" w:rsidRDefault="00B66A56" w:rsidP="001561D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681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567" w:type="dxa"/>
          </w:tcPr>
          <w:p w:rsidR="00B66A56" w:rsidRPr="008A7681" w:rsidRDefault="00B66A56" w:rsidP="001561D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681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567" w:type="dxa"/>
          </w:tcPr>
          <w:p w:rsidR="00B66A56" w:rsidRPr="008A7681" w:rsidRDefault="00B66A56" w:rsidP="001561D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681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567" w:type="dxa"/>
          </w:tcPr>
          <w:p w:rsidR="00B66A56" w:rsidRPr="008A7681" w:rsidRDefault="00B66A56" w:rsidP="001561D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681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567" w:type="dxa"/>
          </w:tcPr>
          <w:p w:rsidR="00B66A56" w:rsidRPr="008A7681" w:rsidRDefault="00B66A56" w:rsidP="001561D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681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567" w:type="dxa"/>
          </w:tcPr>
          <w:p w:rsidR="00B66A56" w:rsidRPr="008A7681" w:rsidRDefault="00B66A56" w:rsidP="008F3B9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681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B66A56" w:rsidRPr="00AE3891" w:rsidTr="008A7681">
        <w:tc>
          <w:tcPr>
            <w:tcW w:w="3403" w:type="dxa"/>
          </w:tcPr>
          <w:p w:rsidR="00B66A56" w:rsidRPr="00AE3891" w:rsidRDefault="00B66A56" w:rsidP="00A569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66A56" w:rsidRPr="00AE3891" w:rsidRDefault="00B66A56" w:rsidP="00A43AA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B66A56" w:rsidRPr="00AE3891" w:rsidRDefault="00B66A56" w:rsidP="00A43AA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B66A56" w:rsidRPr="00AE3891" w:rsidRDefault="00B66A56" w:rsidP="00A43AA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B66A56" w:rsidRPr="00AE3891" w:rsidRDefault="00B66A56" w:rsidP="00A43AA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B66A56" w:rsidRPr="00AE3891" w:rsidRDefault="00B66A56" w:rsidP="00A43AA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B66A56" w:rsidRPr="00AE3891" w:rsidRDefault="00B66A56" w:rsidP="00A43AA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B66A56" w:rsidRPr="00AE3891" w:rsidRDefault="00B66A56" w:rsidP="00A43AA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B66A56" w:rsidRPr="00AE3891" w:rsidRDefault="001E7A1B" w:rsidP="001E7A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B66A56" w:rsidRPr="00AE3891" w:rsidRDefault="001E7A1B" w:rsidP="001E7A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B66A56" w:rsidRPr="00AE3891" w:rsidRDefault="001E7A1B" w:rsidP="001E7A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B66A56" w:rsidRPr="00AE3891" w:rsidRDefault="001E7A1B" w:rsidP="001E7A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B66A56" w:rsidRPr="00AE3891" w:rsidRDefault="001E7A1B" w:rsidP="001E7A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B66A56" w:rsidRPr="00AE3891" w:rsidRDefault="001E7A1B" w:rsidP="001E7A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B66A56" w:rsidRPr="00AE3891" w:rsidRDefault="001E7A1B" w:rsidP="001E7A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B66A56" w:rsidRPr="00AE3891" w:rsidRDefault="001E7A1B" w:rsidP="001E7A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:rsidR="00B66A56" w:rsidRPr="00AE3891" w:rsidRDefault="001E7A1B" w:rsidP="001E7A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</w:tcPr>
          <w:p w:rsidR="00B66A56" w:rsidRPr="00AE3891" w:rsidRDefault="001E7A1B" w:rsidP="001E7A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:rsidR="00B66A56" w:rsidRPr="00AE3891" w:rsidRDefault="001E7A1B" w:rsidP="001E7A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B66A56" w:rsidRPr="00D902CF" w:rsidTr="008A7681">
        <w:trPr>
          <w:trHeight w:val="540"/>
        </w:trPr>
        <w:tc>
          <w:tcPr>
            <w:tcW w:w="3403" w:type="dxa"/>
            <w:vMerge w:val="restart"/>
          </w:tcPr>
          <w:p w:rsidR="00B66A56" w:rsidRPr="00D902CF" w:rsidRDefault="00B66A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/>
                <w:sz w:val="24"/>
                <w:szCs w:val="24"/>
              </w:rPr>
              <w:t>Муниципальная</w:t>
            </w: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02C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 </w:t>
            </w:r>
          </w:p>
          <w:p w:rsidR="00B66A56" w:rsidRPr="00D902CF" w:rsidRDefault="00B66A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«Доступная среда»</w:t>
            </w:r>
          </w:p>
          <w:p w:rsidR="00B66A56" w:rsidRPr="00D902CF" w:rsidRDefault="00B66A56" w:rsidP="00EC3FE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66A56" w:rsidRPr="00D902CF" w:rsidRDefault="00B66A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66A56" w:rsidRPr="00D902CF" w:rsidRDefault="00B66A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     </w:t>
            </w:r>
          </w:p>
        </w:tc>
        <w:tc>
          <w:tcPr>
            <w:tcW w:w="709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66A56" w:rsidRPr="00D902CF" w:rsidRDefault="00B66A56" w:rsidP="002D76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171,6</w:t>
            </w:r>
          </w:p>
        </w:tc>
        <w:tc>
          <w:tcPr>
            <w:tcW w:w="567" w:type="dxa"/>
          </w:tcPr>
          <w:p w:rsidR="00B66A56" w:rsidRDefault="00B66A56" w:rsidP="002D76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567" w:type="dxa"/>
          </w:tcPr>
          <w:p w:rsidR="00B66A56" w:rsidRPr="00D902CF" w:rsidRDefault="00B66A56" w:rsidP="002D76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567" w:type="dxa"/>
          </w:tcPr>
          <w:p w:rsidR="00B66A56" w:rsidRPr="00D902CF" w:rsidRDefault="00B66A56" w:rsidP="002D76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567" w:type="dxa"/>
          </w:tcPr>
          <w:p w:rsidR="00B66A56" w:rsidRPr="00D902CF" w:rsidRDefault="00B66A56" w:rsidP="002D76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567" w:type="dxa"/>
          </w:tcPr>
          <w:p w:rsidR="00B66A56" w:rsidRPr="00D902CF" w:rsidRDefault="00B66A56" w:rsidP="002D76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567" w:type="dxa"/>
          </w:tcPr>
          <w:p w:rsidR="00B66A56" w:rsidRPr="00D902CF" w:rsidRDefault="00B66A56" w:rsidP="002D76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567" w:type="dxa"/>
          </w:tcPr>
          <w:p w:rsidR="00B66A56" w:rsidRPr="00D902CF" w:rsidRDefault="00B66A56" w:rsidP="002D76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567" w:type="dxa"/>
          </w:tcPr>
          <w:p w:rsidR="00B66A56" w:rsidRDefault="00B66A56" w:rsidP="002D76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567" w:type="dxa"/>
          </w:tcPr>
          <w:p w:rsidR="00B66A56" w:rsidRDefault="00B66A56" w:rsidP="002D76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567" w:type="dxa"/>
          </w:tcPr>
          <w:p w:rsidR="00B66A56" w:rsidRDefault="00B66A56" w:rsidP="002D76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567" w:type="dxa"/>
          </w:tcPr>
          <w:p w:rsidR="00B66A56" w:rsidRDefault="00B66A56" w:rsidP="002D76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567" w:type="dxa"/>
          </w:tcPr>
          <w:p w:rsidR="00B66A56" w:rsidRDefault="00B66A56" w:rsidP="002D76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</w:tr>
      <w:tr w:rsidR="00B66A56" w:rsidRPr="00D902CF" w:rsidTr="008A7681">
        <w:trPr>
          <w:trHeight w:val="432"/>
        </w:trPr>
        <w:tc>
          <w:tcPr>
            <w:tcW w:w="3403" w:type="dxa"/>
            <w:vMerge/>
            <w:vAlign w:val="center"/>
          </w:tcPr>
          <w:p w:rsidR="00B66A56" w:rsidRPr="00D902CF" w:rsidRDefault="00B66A5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66A56" w:rsidRPr="00D902CF" w:rsidRDefault="00B66A56" w:rsidP="0014664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УСЗН</w:t>
            </w:r>
          </w:p>
        </w:tc>
        <w:tc>
          <w:tcPr>
            <w:tcW w:w="709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913</w:t>
            </w:r>
          </w:p>
        </w:tc>
        <w:tc>
          <w:tcPr>
            <w:tcW w:w="708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709" w:type="dxa"/>
          </w:tcPr>
          <w:p w:rsidR="00B66A56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05100</w:t>
            </w:r>
          </w:p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27400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709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171,6</w:t>
            </w:r>
          </w:p>
        </w:tc>
        <w:tc>
          <w:tcPr>
            <w:tcW w:w="567" w:type="dxa"/>
          </w:tcPr>
          <w:p w:rsidR="00B66A56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567" w:type="dxa"/>
          </w:tcPr>
          <w:p w:rsidR="00B66A56" w:rsidRPr="00D902CF" w:rsidRDefault="00B66A56" w:rsidP="002D76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</w:tr>
      <w:tr w:rsidR="00B66A56" w:rsidRPr="00D902CF" w:rsidTr="008A7681">
        <w:trPr>
          <w:trHeight w:val="439"/>
        </w:trPr>
        <w:tc>
          <w:tcPr>
            <w:tcW w:w="3403" w:type="dxa"/>
            <w:vMerge w:val="restart"/>
          </w:tcPr>
          <w:p w:rsidR="00B66A56" w:rsidRPr="00D902CF" w:rsidRDefault="00B66A56" w:rsidP="008D7F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 </w:t>
            </w:r>
          </w:p>
          <w:p w:rsidR="00B66A56" w:rsidRPr="00D902CF" w:rsidRDefault="00B66A56" w:rsidP="008D7F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«Адаптация приоритетных объектов социальной инфраструктуры</w:t>
            </w:r>
          </w:p>
          <w:p w:rsidR="00B66A56" w:rsidRPr="00D902CF" w:rsidRDefault="00B66A56" w:rsidP="00E8292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для беспрепятственного доступа и получения услуг инвалидами и другими </w:t>
            </w:r>
            <w:proofErr w:type="spellStart"/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маломобильными</w:t>
            </w:r>
            <w:proofErr w:type="spellEnd"/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 группами населения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B66A56" w:rsidRPr="00D902CF" w:rsidRDefault="00B66A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66A56" w:rsidRPr="00D902CF" w:rsidRDefault="00B66A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709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66A56" w:rsidRPr="00D902CF" w:rsidTr="008A7681">
        <w:trPr>
          <w:trHeight w:val="1594"/>
        </w:trPr>
        <w:tc>
          <w:tcPr>
            <w:tcW w:w="3403" w:type="dxa"/>
            <w:vMerge/>
            <w:vAlign w:val="center"/>
          </w:tcPr>
          <w:p w:rsidR="00B66A56" w:rsidRPr="00D902CF" w:rsidRDefault="00B66A56"/>
        </w:tc>
        <w:tc>
          <w:tcPr>
            <w:tcW w:w="992" w:type="dxa"/>
          </w:tcPr>
          <w:p w:rsidR="00B66A56" w:rsidRPr="00D902CF" w:rsidRDefault="00B66A56" w:rsidP="004444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6A56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6A56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6A56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6A56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6A56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6A56" w:rsidRPr="00D902CF" w:rsidTr="008A7681">
        <w:trPr>
          <w:trHeight w:val="343"/>
        </w:trPr>
        <w:tc>
          <w:tcPr>
            <w:tcW w:w="3403" w:type="dxa"/>
          </w:tcPr>
          <w:p w:rsidR="00B66A56" w:rsidRPr="00D902CF" w:rsidRDefault="00B66A56" w:rsidP="00A569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ОМ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6A56" w:rsidRPr="00D902CF" w:rsidRDefault="00B66A56" w:rsidP="00A569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</w:t>
            </w:r>
            <w:r w:rsidRPr="00D902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нормативной правовой основы формирования жизнедеятельности инвалидов и других маломобильных групп населения               </w:t>
            </w:r>
          </w:p>
        </w:tc>
        <w:tc>
          <w:tcPr>
            <w:tcW w:w="992" w:type="dxa"/>
          </w:tcPr>
          <w:p w:rsidR="00B66A56" w:rsidRPr="00D902CF" w:rsidRDefault="00B66A56" w:rsidP="00A569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УСЗН</w:t>
            </w:r>
          </w:p>
        </w:tc>
        <w:tc>
          <w:tcPr>
            <w:tcW w:w="709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66A56" w:rsidRPr="00D902CF" w:rsidTr="008A7681">
        <w:trPr>
          <w:trHeight w:val="343"/>
        </w:trPr>
        <w:tc>
          <w:tcPr>
            <w:tcW w:w="3403" w:type="dxa"/>
          </w:tcPr>
          <w:p w:rsidR="00B66A56" w:rsidRPr="00D902CF" w:rsidRDefault="00B66A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ОМ 1.2.</w:t>
            </w:r>
          </w:p>
          <w:p w:rsidR="00B66A56" w:rsidRPr="00D902CF" w:rsidRDefault="00B66A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Адаптация для инвалидов  и других маломобильных групп населения приоритетных объектов социальной </w:t>
            </w:r>
            <w:proofErr w:type="spellStart"/>
            <w:proofErr w:type="gramStart"/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инфраст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руктуры</w:t>
            </w:r>
            <w:proofErr w:type="spellEnd"/>
            <w:proofErr w:type="gramEnd"/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 путем ремонта и дооборудования техническими средствами адаптации</w:t>
            </w:r>
          </w:p>
        </w:tc>
        <w:tc>
          <w:tcPr>
            <w:tcW w:w="992" w:type="dxa"/>
          </w:tcPr>
          <w:p w:rsidR="00B66A56" w:rsidRPr="00D902CF" w:rsidRDefault="00B66A56" w:rsidP="00D902C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66A56" w:rsidRPr="00D902CF" w:rsidTr="008A7681">
        <w:trPr>
          <w:trHeight w:val="798"/>
        </w:trPr>
        <w:tc>
          <w:tcPr>
            <w:tcW w:w="3403" w:type="dxa"/>
            <w:vMerge w:val="restart"/>
          </w:tcPr>
          <w:p w:rsidR="00B66A56" w:rsidRPr="00D902CF" w:rsidRDefault="00B66A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B66A56" w:rsidRPr="00D902CF" w:rsidRDefault="00B66A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«Социальная интеграция инвалидов и других мало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мобильных групп населения в общество»</w:t>
            </w:r>
          </w:p>
        </w:tc>
        <w:tc>
          <w:tcPr>
            <w:tcW w:w="992" w:type="dxa"/>
          </w:tcPr>
          <w:p w:rsidR="00B66A56" w:rsidRDefault="00B66A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66A56" w:rsidRPr="00D902CF" w:rsidRDefault="00B66A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09" w:type="dxa"/>
          </w:tcPr>
          <w:p w:rsidR="00B66A56" w:rsidRPr="00D902CF" w:rsidRDefault="00B66A56" w:rsidP="006606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66A56" w:rsidRPr="00D902CF" w:rsidRDefault="00B66A56" w:rsidP="006606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66A56" w:rsidRPr="00D902CF" w:rsidRDefault="00B66A56" w:rsidP="006606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6606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709" w:type="dxa"/>
          </w:tcPr>
          <w:p w:rsidR="00B66A56" w:rsidRPr="00D902CF" w:rsidRDefault="001E7A1B" w:rsidP="001E7A1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171,6</w:t>
            </w:r>
          </w:p>
        </w:tc>
        <w:tc>
          <w:tcPr>
            <w:tcW w:w="567" w:type="dxa"/>
          </w:tcPr>
          <w:p w:rsidR="00B66A56" w:rsidRDefault="001E7A1B" w:rsidP="001E7A1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567" w:type="dxa"/>
          </w:tcPr>
          <w:p w:rsidR="00B66A56" w:rsidRPr="00D902CF" w:rsidRDefault="00B66A56" w:rsidP="002D76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567" w:type="dxa"/>
          </w:tcPr>
          <w:p w:rsidR="00B66A56" w:rsidRPr="00D902CF" w:rsidRDefault="00B66A56" w:rsidP="002D76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567" w:type="dxa"/>
          </w:tcPr>
          <w:p w:rsidR="00B66A56" w:rsidRPr="00D902CF" w:rsidRDefault="00B66A56" w:rsidP="002D76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567" w:type="dxa"/>
          </w:tcPr>
          <w:p w:rsidR="00B66A56" w:rsidRPr="00D902CF" w:rsidRDefault="00B66A56" w:rsidP="002D76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567" w:type="dxa"/>
          </w:tcPr>
          <w:p w:rsidR="00B66A56" w:rsidRPr="00D902CF" w:rsidRDefault="00B66A56" w:rsidP="002D76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567" w:type="dxa"/>
          </w:tcPr>
          <w:p w:rsidR="00B66A56" w:rsidRPr="00D902CF" w:rsidRDefault="00B66A56" w:rsidP="002D76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567" w:type="dxa"/>
          </w:tcPr>
          <w:p w:rsidR="00B66A56" w:rsidRPr="00D902CF" w:rsidRDefault="00B66A56" w:rsidP="002D76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567" w:type="dxa"/>
          </w:tcPr>
          <w:p w:rsidR="00B66A56" w:rsidRPr="00D902CF" w:rsidRDefault="00B66A56" w:rsidP="006606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567" w:type="dxa"/>
          </w:tcPr>
          <w:p w:rsidR="00B66A56" w:rsidRPr="00D902CF" w:rsidRDefault="00B66A56" w:rsidP="006606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567" w:type="dxa"/>
          </w:tcPr>
          <w:p w:rsidR="00B66A56" w:rsidRPr="00D902CF" w:rsidRDefault="00B66A56" w:rsidP="006606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567" w:type="dxa"/>
          </w:tcPr>
          <w:p w:rsidR="00B66A56" w:rsidRPr="00D902CF" w:rsidRDefault="00B66A56" w:rsidP="006606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</w:tr>
      <w:tr w:rsidR="00B66A56" w:rsidRPr="00D902CF" w:rsidTr="008A7681">
        <w:trPr>
          <w:trHeight w:val="343"/>
        </w:trPr>
        <w:tc>
          <w:tcPr>
            <w:tcW w:w="3403" w:type="dxa"/>
            <w:vMerge/>
            <w:vAlign w:val="center"/>
          </w:tcPr>
          <w:p w:rsidR="00B66A56" w:rsidRPr="00D902CF" w:rsidRDefault="00B66A56"/>
        </w:tc>
        <w:tc>
          <w:tcPr>
            <w:tcW w:w="992" w:type="dxa"/>
          </w:tcPr>
          <w:p w:rsidR="00B66A56" w:rsidRPr="00D902CF" w:rsidRDefault="00B66A56" w:rsidP="004A61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УСЗН</w:t>
            </w:r>
          </w:p>
        </w:tc>
        <w:tc>
          <w:tcPr>
            <w:tcW w:w="709" w:type="dxa"/>
          </w:tcPr>
          <w:p w:rsidR="00B66A56" w:rsidRPr="00D902CF" w:rsidRDefault="00B66A56" w:rsidP="006606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913</w:t>
            </w:r>
          </w:p>
        </w:tc>
        <w:tc>
          <w:tcPr>
            <w:tcW w:w="708" w:type="dxa"/>
          </w:tcPr>
          <w:p w:rsidR="00B66A56" w:rsidRPr="00D902CF" w:rsidRDefault="00B66A56" w:rsidP="006606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709" w:type="dxa"/>
          </w:tcPr>
          <w:p w:rsidR="00B66A56" w:rsidRPr="00D902CF" w:rsidRDefault="00B66A56" w:rsidP="006606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0510027400</w:t>
            </w:r>
          </w:p>
        </w:tc>
        <w:tc>
          <w:tcPr>
            <w:tcW w:w="567" w:type="dxa"/>
          </w:tcPr>
          <w:p w:rsidR="00B66A56" w:rsidRPr="00D902CF" w:rsidRDefault="00B66A56" w:rsidP="006606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709" w:type="dxa"/>
          </w:tcPr>
          <w:p w:rsidR="00B66A56" w:rsidRPr="00D902CF" w:rsidRDefault="001E7A1B" w:rsidP="001E7A1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171,6</w:t>
            </w:r>
          </w:p>
        </w:tc>
        <w:tc>
          <w:tcPr>
            <w:tcW w:w="567" w:type="dxa"/>
          </w:tcPr>
          <w:p w:rsidR="00B66A56" w:rsidRDefault="001E7A1B" w:rsidP="001E7A1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567" w:type="dxa"/>
          </w:tcPr>
          <w:p w:rsidR="00B66A56" w:rsidRPr="00D902CF" w:rsidRDefault="00B66A56" w:rsidP="006606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567" w:type="dxa"/>
          </w:tcPr>
          <w:p w:rsidR="00B66A56" w:rsidRPr="00D902CF" w:rsidRDefault="00B66A56" w:rsidP="006606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567" w:type="dxa"/>
          </w:tcPr>
          <w:p w:rsidR="00B66A56" w:rsidRPr="00D902CF" w:rsidRDefault="00B66A56" w:rsidP="006606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567" w:type="dxa"/>
          </w:tcPr>
          <w:p w:rsidR="00B66A56" w:rsidRPr="00D902CF" w:rsidRDefault="00B66A56" w:rsidP="006606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567" w:type="dxa"/>
          </w:tcPr>
          <w:p w:rsidR="00B66A56" w:rsidRPr="00D902CF" w:rsidRDefault="00B66A56" w:rsidP="006606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567" w:type="dxa"/>
          </w:tcPr>
          <w:p w:rsidR="00B66A56" w:rsidRPr="00D902CF" w:rsidRDefault="00B66A56" w:rsidP="006606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567" w:type="dxa"/>
          </w:tcPr>
          <w:p w:rsidR="00B66A56" w:rsidRDefault="00B66A56" w:rsidP="006606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567" w:type="dxa"/>
          </w:tcPr>
          <w:p w:rsidR="00B66A56" w:rsidRDefault="00B66A56" w:rsidP="006606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567" w:type="dxa"/>
          </w:tcPr>
          <w:p w:rsidR="00B66A56" w:rsidRDefault="00B66A56" w:rsidP="006606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567" w:type="dxa"/>
          </w:tcPr>
          <w:p w:rsidR="00B66A56" w:rsidRDefault="00B66A56" w:rsidP="006606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567" w:type="dxa"/>
          </w:tcPr>
          <w:p w:rsidR="00B66A56" w:rsidRDefault="00B66A56" w:rsidP="006606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</w:tr>
      <w:tr w:rsidR="00B66A56" w:rsidRPr="00D902CF" w:rsidTr="008A7681">
        <w:trPr>
          <w:trHeight w:val="1196"/>
        </w:trPr>
        <w:tc>
          <w:tcPr>
            <w:tcW w:w="3403" w:type="dxa"/>
          </w:tcPr>
          <w:p w:rsidR="00B66A56" w:rsidRPr="00D902CF" w:rsidRDefault="00B66A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ОМ 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6A56" w:rsidRPr="00D902CF" w:rsidRDefault="00B66A56" w:rsidP="00992E0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овершенствование организационной основы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формир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жизне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д-ти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инвалидов</w:t>
            </w:r>
          </w:p>
        </w:tc>
        <w:tc>
          <w:tcPr>
            <w:tcW w:w="992" w:type="dxa"/>
          </w:tcPr>
          <w:p w:rsidR="00B66A56" w:rsidRPr="00D902CF" w:rsidRDefault="00B66A56" w:rsidP="004A61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УСЗН</w:t>
            </w:r>
          </w:p>
        </w:tc>
        <w:tc>
          <w:tcPr>
            <w:tcW w:w="709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66A56" w:rsidRPr="00D902CF" w:rsidTr="008A7681">
        <w:trPr>
          <w:trHeight w:val="343"/>
        </w:trPr>
        <w:tc>
          <w:tcPr>
            <w:tcW w:w="3403" w:type="dxa"/>
          </w:tcPr>
          <w:p w:rsidR="00B66A56" w:rsidRPr="00D902CF" w:rsidRDefault="00B66A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ОМ 2.2.</w:t>
            </w:r>
          </w:p>
          <w:p w:rsidR="00B66A56" w:rsidRPr="00D902CF" w:rsidRDefault="00B66A56" w:rsidP="00992E0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ыплата компенсации инвалидам страховых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 премий по договорам обязательного страхования гражданской ответственности  владельцев 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анспортных</w:t>
            </w: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 средств</w:t>
            </w:r>
          </w:p>
        </w:tc>
        <w:tc>
          <w:tcPr>
            <w:tcW w:w="992" w:type="dxa"/>
          </w:tcPr>
          <w:p w:rsidR="00B66A56" w:rsidRPr="00D902CF" w:rsidRDefault="00B66A56" w:rsidP="004A61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УСЗН</w:t>
            </w:r>
          </w:p>
        </w:tc>
        <w:tc>
          <w:tcPr>
            <w:tcW w:w="709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B66A56" w:rsidRPr="00D902CF" w:rsidRDefault="00B66A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3351E" w:rsidRPr="00992E03" w:rsidRDefault="0023351E" w:rsidP="0023351E">
      <w:pPr>
        <w:pStyle w:val="Default"/>
        <w:rPr>
          <w:sz w:val="16"/>
          <w:szCs w:val="16"/>
        </w:rPr>
      </w:pPr>
      <w:r w:rsidRPr="00992E03">
        <w:rPr>
          <w:sz w:val="16"/>
          <w:szCs w:val="16"/>
        </w:rPr>
        <w:t xml:space="preserve">Примечание </w:t>
      </w:r>
    </w:p>
    <w:p w:rsidR="0023351E" w:rsidRPr="00992E03" w:rsidRDefault="0023351E" w:rsidP="0023351E">
      <w:pPr>
        <w:pStyle w:val="Default"/>
        <w:rPr>
          <w:sz w:val="16"/>
          <w:szCs w:val="16"/>
        </w:rPr>
      </w:pPr>
      <w:r w:rsidRPr="00992E03">
        <w:rPr>
          <w:sz w:val="16"/>
          <w:szCs w:val="16"/>
        </w:rPr>
        <w:t xml:space="preserve">Список используемых сокращений: </w:t>
      </w:r>
    </w:p>
    <w:p w:rsidR="00AB3A56" w:rsidRPr="00992E03" w:rsidRDefault="00AB3A56" w:rsidP="0023351E">
      <w:pPr>
        <w:pStyle w:val="Default"/>
        <w:rPr>
          <w:sz w:val="16"/>
          <w:szCs w:val="16"/>
        </w:rPr>
      </w:pPr>
      <w:r w:rsidRPr="00992E03">
        <w:rPr>
          <w:sz w:val="16"/>
          <w:szCs w:val="16"/>
        </w:rPr>
        <w:t>УСЗ</w:t>
      </w:r>
      <w:proofErr w:type="gramStart"/>
      <w:r w:rsidRPr="00992E03">
        <w:rPr>
          <w:sz w:val="16"/>
          <w:szCs w:val="16"/>
        </w:rPr>
        <w:t>Н-</w:t>
      </w:r>
      <w:proofErr w:type="gramEnd"/>
      <w:r w:rsidR="00E272B1" w:rsidRPr="00992E03">
        <w:rPr>
          <w:sz w:val="16"/>
          <w:szCs w:val="16"/>
        </w:rPr>
        <w:t xml:space="preserve"> </w:t>
      </w:r>
      <w:r w:rsidRPr="00992E03">
        <w:rPr>
          <w:sz w:val="16"/>
          <w:szCs w:val="16"/>
        </w:rPr>
        <w:t>управление социальной защиты населения Администрации Дубовского района;</w:t>
      </w:r>
    </w:p>
    <w:p w:rsidR="00AB3A56" w:rsidRPr="00992E03" w:rsidRDefault="00AB3A56" w:rsidP="0023351E">
      <w:pPr>
        <w:pStyle w:val="Default"/>
        <w:rPr>
          <w:sz w:val="16"/>
          <w:szCs w:val="16"/>
        </w:rPr>
      </w:pPr>
      <w:r w:rsidRPr="00992E03">
        <w:rPr>
          <w:sz w:val="16"/>
          <w:szCs w:val="16"/>
        </w:rPr>
        <w:t>РО</w:t>
      </w:r>
      <w:proofErr w:type="gramStart"/>
      <w:r w:rsidRPr="00992E03">
        <w:rPr>
          <w:sz w:val="16"/>
          <w:szCs w:val="16"/>
        </w:rPr>
        <w:t>О-</w:t>
      </w:r>
      <w:proofErr w:type="gramEnd"/>
      <w:r w:rsidR="00E272B1" w:rsidRPr="00992E03">
        <w:rPr>
          <w:sz w:val="16"/>
          <w:szCs w:val="16"/>
        </w:rPr>
        <w:t xml:space="preserve"> </w:t>
      </w:r>
      <w:r w:rsidRPr="00992E03">
        <w:rPr>
          <w:sz w:val="16"/>
          <w:szCs w:val="16"/>
        </w:rPr>
        <w:t>Дубовский районный отдел образования;</w:t>
      </w:r>
    </w:p>
    <w:p w:rsidR="00AB3A56" w:rsidRPr="00992E03" w:rsidRDefault="00AB3A56" w:rsidP="0023351E">
      <w:pPr>
        <w:pStyle w:val="Default"/>
        <w:rPr>
          <w:sz w:val="16"/>
          <w:szCs w:val="16"/>
        </w:rPr>
      </w:pPr>
      <w:r w:rsidRPr="00992E03">
        <w:rPr>
          <w:sz w:val="16"/>
          <w:szCs w:val="16"/>
        </w:rPr>
        <w:t xml:space="preserve">МБУ </w:t>
      </w:r>
      <w:proofErr w:type="gramStart"/>
      <w:r w:rsidRPr="00992E03">
        <w:rPr>
          <w:sz w:val="16"/>
          <w:szCs w:val="16"/>
        </w:rPr>
        <w:t>ДР</w:t>
      </w:r>
      <w:proofErr w:type="gramEnd"/>
      <w:r w:rsidRPr="00992E03">
        <w:rPr>
          <w:sz w:val="16"/>
          <w:szCs w:val="16"/>
        </w:rPr>
        <w:t xml:space="preserve"> «</w:t>
      </w:r>
      <w:proofErr w:type="spellStart"/>
      <w:r w:rsidRPr="00992E03">
        <w:rPr>
          <w:sz w:val="16"/>
          <w:szCs w:val="16"/>
        </w:rPr>
        <w:t>ЦСОГПВиИ</w:t>
      </w:r>
      <w:proofErr w:type="spellEnd"/>
      <w:r w:rsidRPr="00992E03">
        <w:rPr>
          <w:sz w:val="16"/>
          <w:szCs w:val="16"/>
        </w:rPr>
        <w:t>»-муниципальное бюджетное учреждение Дубовского района «Центр социального обслуживания граждан пожилого возраста и инвалидов»;</w:t>
      </w:r>
    </w:p>
    <w:p w:rsidR="00AB3A56" w:rsidRPr="00992E03" w:rsidRDefault="00AB3A56" w:rsidP="0023351E">
      <w:pPr>
        <w:pStyle w:val="Default"/>
        <w:rPr>
          <w:sz w:val="16"/>
          <w:szCs w:val="16"/>
        </w:rPr>
      </w:pPr>
      <w:r w:rsidRPr="00992E03">
        <w:rPr>
          <w:sz w:val="16"/>
          <w:szCs w:val="16"/>
        </w:rPr>
        <w:t xml:space="preserve">МБУК </w:t>
      </w:r>
      <w:proofErr w:type="gramStart"/>
      <w:r w:rsidRPr="00992E03">
        <w:rPr>
          <w:sz w:val="16"/>
          <w:szCs w:val="16"/>
        </w:rPr>
        <w:t>ДР</w:t>
      </w:r>
      <w:proofErr w:type="gramEnd"/>
      <w:r w:rsidRPr="00992E03">
        <w:rPr>
          <w:sz w:val="16"/>
          <w:szCs w:val="16"/>
        </w:rPr>
        <w:t xml:space="preserve"> «МЦРБ»-муниципальное бюджетное учреждение культуры</w:t>
      </w:r>
      <w:r w:rsidR="00E272B1" w:rsidRPr="00992E03">
        <w:rPr>
          <w:sz w:val="16"/>
          <w:szCs w:val="16"/>
        </w:rPr>
        <w:t xml:space="preserve"> « </w:t>
      </w:r>
      <w:proofErr w:type="spellStart"/>
      <w:r w:rsidRPr="00992E03">
        <w:rPr>
          <w:sz w:val="16"/>
          <w:szCs w:val="16"/>
        </w:rPr>
        <w:t>Межпоселенческая</w:t>
      </w:r>
      <w:proofErr w:type="spellEnd"/>
      <w:r w:rsidRPr="00992E03">
        <w:rPr>
          <w:sz w:val="16"/>
          <w:szCs w:val="16"/>
        </w:rPr>
        <w:t xml:space="preserve"> центральная районная библиотека»;</w:t>
      </w:r>
    </w:p>
    <w:p w:rsidR="001D1310" w:rsidRPr="00992E03" w:rsidRDefault="001D1310" w:rsidP="0023351E">
      <w:pPr>
        <w:pStyle w:val="Default"/>
        <w:rPr>
          <w:sz w:val="16"/>
          <w:szCs w:val="16"/>
        </w:rPr>
      </w:pPr>
      <w:r w:rsidRPr="00992E03">
        <w:rPr>
          <w:sz w:val="16"/>
          <w:szCs w:val="16"/>
        </w:rPr>
        <w:t>ОМ-основное мероприятие</w:t>
      </w:r>
    </w:p>
    <w:p w:rsidR="008D7F76" w:rsidRDefault="0023351E" w:rsidP="00BB6EDD">
      <w:pPr>
        <w:pStyle w:val="Default"/>
      </w:pPr>
      <w:r w:rsidRPr="00992E03">
        <w:rPr>
          <w:sz w:val="16"/>
          <w:szCs w:val="16"/>
        </w:rPr>
        <w:t>ВР –</w:t>
      </w:r>
      <w:r w:rsidR="00E272B1" w:rsidRPr="00992E03">
        <w:rPr>
          <w:sz w:val="16"/>
          <w:szCs w:val="16"/>
        </w:rPr>
        <w:t xml:space="preserve"> </w:t>
      </w:r>
      <w:r w:rsidRPr="00992E03">
        <w:rPr>
          <w:sz w:val="16"/>
          <w:szCs w:val="16"/>
        </w:rPr>
        <w:t>вид расходов; ГРБС –</w:t>
      </w:r>
      <w:r w:rsidR="00E272B1" w:rsidRPr="00992E03">
        <w:rPr>
          <w:sz w:val="16"/>
          <w:szCs w:val="16"/>
        </w:rPr>
        <w:t xml:space="preserve"> </w:t>
      </w:r>
      <w:r w:rsidRPr="00992E03">
        <w:rPr>
          <w:sz w:val="16"/>
          <w:szCs w:val="16"/>
        </w:rPr>
        <w:t xml:space="preserve">главный распорядитель бюджетных средств; </w:t>
      </w:r>
      <w:proofErr w:type="spellStart"/>
      <w:r w:rsidRPr="00992E03">
        <w:rPr>
          <w:sz w:val="16"/>
          <w:szCs w:val="16"/>
        </w:rPr>
        <w:t>Рз</w:t>
      </w:r>
      <w:proofErr w:type="spellEnd"/>
      <w:r w:rsidR="00E272B1" w:rsidRPr="00992E03">
        <w:rPr>
          <w:sz w:val="16"/>
          <w:szCs w:val="16"/>
        </w:rPr>
        <w:t xml:space="preserve"> </w:t>
      </w:r>
      <w:proofErr w:type="spellStart"/>
      <w:proofErr w:type="gramStart"/>
      <w:r w:rsidRPr="00992E03">
        <w:rPr>
          <w:sz w:val="16"/>
          <w:szCs w:val="16"/>
        </w:rPr>
        <w:t>Пр</w:t>
      </w:r>
      <w:proofErr w:type="spellEnd"/>
      <w:proofErr w:type="gramEnd"/>
      <w:r w:rsidRPr="00992E03">
        <w:rPr>
          <w:sz w:val="16"/>
          <w:szCs w:val="16"/>
        </w:rPr>
        <w:t xml:space="preserve"> –</w:t>
      </w:r>
      <w:r w:rsidR="00E272B1" w:rsidRPr="00992E03">
        <w:rPr>
          <w:sz w:val="16"/>
          <w:szCs w:val="16"/>
        </w:rPr>
        <w:t xml:space="preserve"> </w:t>
      </w:r>
      <w:r w:rsidRPr="00992E03">
        <w:rPr>
          <w:sz w:val="16"/>
          <w:szCs w:val="16"/>
        </w:rPr>
        <w:t>раздел, подраздел; ЦСР –</w:t>
      </w:r>
      <w:r w:rsidR="00E272B1" w:rsidRPr="00992E03">
        <w:rPr>
          <w:sz w:val="16"/>
          <w:szCs w:val="16"/>
        </w:rPr>
        <w:t xml:space="preserve"> </w:t>
      </w:r>
      <w:r w:rsidRPr="00992E03">
        <w:rPr>
          <w:sz w:val="16"/>
          <w:szCs w:val="16"/>
        </w:rPr>
        <w:t>целевая статья расходов</w:t>
      </w:r>
      <w:r w:rsidRPr="00AB3A56">
        <w:rPr>
          <w:sz w:val="16"/>
          <w:szCs w:val="16"/>
        </w:rPr>
        <w:t>.</w:t>
      </w:r>
      <w:r w:rsidR="00F85BFD">
        <w:t xml:space="preserve">                                         </w:t>
      </w:r>
      <w:r w:rsidR="00094B79">
        <w:t xml:space="preserve"> </w:t>
      </w:r>
    </w:p>
    <w:p w:rsidR="0028061A" w:rsidRDefault="00475899" w:rsidP="00094B79">
      <w:pPr>
        <w:widowControl w:val="0"/>
        <w:autoSpaceDE w:val="0"/>
        <w:autoSpaceDN w:val="0"/>
        <w:adjustRightInd w:val="0"/>
        <w:outlineLvl w:val="0"/>
      </w:pPr>
      <w:r>
        <w:t xml:space="preserve">                        </w:t>
      </w:r>
    </w:p>
    <w:p w:rsidR="005C50F5" w:rsidRDefault="005C50F5" w:rsidP="00094B79">
      <w:pPr>
        <w:widowControl w:val="0"/>
        <w:autoSpaceDE w:val="0"/>
        <w:autoSpaceDN w:val="0"/>
        <w:adjustRightInd w:val="0"/>
        <w:outlineLvl w:val="0"/>
        <w:rPr>
          <w:b/>
        </w:rPr>
      </w:pPr>
    </w:p>
    <w:p w:rsidR="005C50F5" w:rsidRDefault="005C50F5" w:rsidP="00094B79">
      <w:pPr>
        <w:widowControl w:val="0"/>
        <w:autoSpaceDE w:val="0"/>
        <w:autoSpaceDN w:val="0"/>
        <w:adjustRightInd w:val="0"/>
        <w:outlineLvl w:val="0"/>
        <w:rPr>
          <w:b/>
        </w:rPr>
      </w:pPr>
    </w:p>
    <w:p w:rsidR="000D558C" w:rsidRDefault="000D558C" w:rsidP="000D558C">
      <w:pPr>
        <w:widowControl w:val="0"/>
        <w:autoSpaceDE w:val="0"/>
        <w:autoSpaceDN w:val="0"/>
        <w:adjustRightInd w:val="0"/>
        <w:outlineLvl w:val="1"/>
      </w:pPr>
      <w:r>
        <w:t xml:space="preserve">                                                                                                                                                                                                               Приложение  №</w:t>
      </w:r>
      <w:r w:rsidR="001E7A1B">
        <w:t>4</w:t>
      </w:r>
    </w:p>
    <w:p w:rsidR="000D558C" w:rsidRDefault="000D558C" w:rsidP="000D558C">
      <w:pPr>
        <w:widowControl w:val="0"/>
        <w:autoSpaceDE w:val="0"/>
        <w:autoSpaceDN w:val="0"/>
        <w:adjustRightInd w:val="0"/>
        <w:jc w:val="right"/>
      </w:pPr>
      <w:r>
        <w:t xml:space="preserve"> к муниципальной программе</w:t>
      </w:r>
    </w:p>
    <w:p w:rsidR="000D558C" w:rsidRDefault="000D558C" w:rsidP="000D558C">
      <w:pPr>
        <w:widowControl w:val="0"/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Дубовского района</w:t>
      </w:r>
    </w:p>
    <w:p w:rsidR="000D558C" w:rsidRDefault="000D558C" w:rsidP="000D558C">
      <w:pPr>
        <w:widowControl w:val="0"/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                                                                                                  «Доступная среда»</w:t>
      </w:r>
    </w:p>
    <w:p w:rsidR="000D558C" w:rsidRDefault="000D558C" w:rsidP="000D558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        </w:t>
      </w:r>
    </w:p>
    <w:p w:rsidR="000D558C" w:rsidRDefault="000D558C" w:rsidP="000D558C">
      <w:pPr>
        <w:widowControl w:val="0"/>
        <w:autoSpaceDE w:val="0"/>
        <w:autoSpaceDN w:val="0"/>
        <w:adjustRightInd w:val="0"/>
        <w:jc w:val="right"/>
        <w:outlineLvl w:val="2"/>
      </w:pPr>
    </w:p>
    <w:p w:rsidR="000D558C" w:rsidRDefault="000D558C" w:rsidP="000D558C">
      <w:pPr>
        <w:widowControl w:val="0"/>
        <w:autoSpaceDE w:val="0"/>
        <w:autoSpaceDN w:val="0"/>
        <w:adjustRightInd w:val="0"/>
        <w:jc w:val="center"/>
      </w:pPr>
    </w:p>
    <w:p w:rsidR="000D558C" w:rsidRDefault="000D558C" w:rsidP="000D558C">
      <w:pPr>
        <w:widowControl w:val="0"/>
        <w:autoSpaceDE w:val="0"/>
        <w:autoSpaceDN w:val="0"/>
        <w:adjustRightInd w:val="0"/>
        <w:jc w:val="center"/>
      </w:pPr>
    </w:p>
    <w:p w:rsidR="000D558C" w:rsidRDefault="000D558C" w:rsidP="000D558C">
      <w:pPr>
        <w:widowControl w:val="0"/>
        <w:autoSpaceDE w:val="0"/>
        <w:autoSpaceDN w:val="0"/>
        <w:adjustRightInd w:val="0"/>
        <w:jc w:val="center"/>
      </w:pPr>
    </w:p>
    <w:p w:rsidR="000D558C" w:rsidRDefault="000D558C" w:rsidP="000D558C">
      <w:pPr>
        <w:widowControl w:val="0"/>
        <w:autoSpaceDE w:val="0"/>
        <w:autoSpaceDN w:val="0"/>
        <w:adjustRightInd w:val="0"/>
        <w:jc w:val="center"/>
      </w:pPr>
      <w:r>
        <w:t>Расходы</w:t>
      </w:r>
    </w:p>
    <w:p w:rsidR="000D558C" w:rsidRDefault="000D558C" w:rsidP="000D558C">
      <w:pPr>
        <w:widowControl w:val="0"/>
        <w:autoSpaceDE w:val="0"/>
        <w:autoSpaceDN w:val="0"/>
        <w:adjustRightInd w:val="0"/>
        <w:jc w:val="center"/>
      </w:pPr>
      <w:r>
        <w:t xml:space="preserve">бюджета района, федерального бюджета, областного бюджета </w:t>
      </w:r>
    </w:p>
    <w:p w:rsidR="000D558C" w:rsidRDefault="000D558C" w:rsidP="000D558C">
      <w:pPr>
        <w:widowControl w:val="0"/>
        <w:autoSpaceDE w:val="0"/>
        <w:autoSpaceDN w:val="0"/>
        <w:adjustRightInd w:val="0"/>
        <w:jc w:val="center"/>
      </w:pPr>
      <w:r>
        <w:t xml:space="preserve">на реализацию муниципальной  программы </w:t>
      </w:r>
      <w:r w:rsidR="00EC5634">
        <w:t xml:space="preserve"> Дубовского района </w:t>
      </w:r>
      <w:r>
        <w:t xml:space="preserve"> «Доступная среда»</w:t>
      </w:r>
    </w:p>
    <w:p w:rsidR="000D558C" w:rsidRDefault="000D558C" w:rsidP="000D558C">
      <w:pPr>
        <w:widowControl w:val="0"/>
        <w:autoSpaceDE w:val="0"/>
        <w:autoSpaceDN w:val="0"/>
        <w:adjustRightInd w:val="0"/>
        <w:jc w:val="center"/>
      </w:pPr>
    </w:p>
    <w:tbl>
      <w:tblPr>
        <w:tblW w:w="13184" w:type="dxa"/>
        <w:tblInd w:w="50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127"/>
        <w:gridCol w:w="1701"/>
        <w:gridCol w:w="851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</w:tblGrid>
      <w:tr w:rsidR="00EC5634" w:rsidTr="00EC5634">
        <w:trPr>
          <w:trHeight w:val="37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программы,</w:t>
            </w:r>
          </w:p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634" w:rsidRDefault="00EC5634" w:rsidP="000D558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рас-ходов</w:t>
            </w:r>
            <w:proofErr w:type="spellEnd"/>
            <w:proofErr w:type="gramEnd"/>
          </w:p>
          <w:p w:rsidR="00EC5634" w:rsidRDefault="00EC5634" w:rsidP="000D558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EC5634" w:rsidRDefault="00EC5634" w:rsidP="000D558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(тыс.</w:t>
            </w:r>
            <w:proofErr w:type="gramEnd"/>
          </w:p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EC563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расходов бюджетов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тыс. руб.) по годам</w:t>
            </w:r>
          </w:p>
        </w:tc>
      </w:tr>
      <w:tr w:rsidR="00EC5634" w:rsidTr="00EC5634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634" w:rsidRDefault="00EC5634" w:rsidP="00D56E86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634" w:rsidRDefault="00EC5634" w:rsidP="00D56E86"/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0D558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0D558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391D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391D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391D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391D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391D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391D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391D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391D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391D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391D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391D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EC5634" w:rsidTr="00EC5634"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EC563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EC563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C5634" w:rsidTr="00EC5634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Дубовского района</w:t>
            </w:r>
          </w:p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Ростовской области</w:t>
            </w:r>
          </w:p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«Доступная среда»</w:t>
            </w:r>
          </w:p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</w:tr>
      <w:tr w:rsidR="00EC5634" w:rsidTr="00EC5634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634" w:rsidRDefault="00EC5634" w:rsidP="00D56E8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района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11" w:anchor="Par981#Par981" w:history="1">
              <w:r>
                <w:rPr>
                  <w:rStyle w:val="a5"/>
                  <w:rFonts w:ascii="Times New Roman" w:hAnsi="Times New Roman" w:cs="Times New Roman"/>
                  <w:color w:val="auto"/>
                </w:rPr>
                <w:t>&lt;1&gt;</w:t>
              </w:r>
            </w:hyperlink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C5634" w:rsidTr="00EC5634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634" w:rsidRDefault="00EC5634" w:rsidP="00D56E8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391DE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</w:tr>
      <w:tr w:rsidR="00EC5634" w:rsidTr="00EC5634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634" w:rsidRDefault="00EC5634" w:rsidP="00D56E8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C5634" w:rsidTr="00EC5634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634" w:rsidRDefault="00EC5634" w:rsidP="00D56E8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Бюджеты сельских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C5634" w:rsidTr="00EC5634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634" w:rsidRDefault="00EC5634" w:rsidP="00D56E8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C5634" w:rsidTr="00EC5634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Подпрограмма 1</w:t>
            </w:r>
          </w:p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«Адаптация приоритетных объектов социальной инфраструктуры для беспрепятственного доступа и получения услуг инвалидами и другими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маломобильными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группами населения</w:t>
            </w:r>
          </w:p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C5634" w:rsidTr="00EC5634"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634" w:rsidRDefault="00EC5634" w:rsidP="00D56E86"/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района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12" w:anchor="Par981#Par981" w:history="1">
              <w:r>
                <w:rPr>
                  <w:rStyle w:val="a5"/>
                  <w:rFonts w:ascii="Times New Roman" w:hAnsi="Times New Roman" w:cs="Times New Roman"/>
                  <w:color w:val="auto"/>
                </w:rPr>
                <w:t>&lt;1&gt;</w:t>
              </w:r>
            </w:hyperlink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C5634" w:rsidTr="00EC5634"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634" w:rsidRDefault="00EC5634" w:rsidP="00D56E86"/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C5634" w:rsidTr="00EC5634"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634" w:rsidRDefault="00EC5634" w:rsidP="00D56E86"/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C5634" w:rsidTr="00EC5634"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634" w:rsidRDefault="00EC5634" w:rsidP="00D56E86"/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Бюджеты сельских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C5634" w:rsidTr="00EC5634"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634" w:rsidRDefault="00EC5634" w:rsidP="00D56E86"/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C5634" w:rsidTr="00EC5634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«Социальная интеграция инвалидов и других маломобильных групп населения в общество»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</w:tr>
      <w:tr w:rsidR="00EC5634" w:rsidTr="00EC5634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634" w:rsidRDefault="00EC5634" w:rsidP="00D56E8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района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13" w:anchor="Par981#Par981" w:history="1">
              <w:r>
                <w:rPr>
                  <w:rStyle w:val="a5"/>
                  <w:rFonts w:ascii="Times New Roman" w:hAnsi="Times New Roman" w:cs="Times New Roman"/>
                  <w:color w:val="auto"/>
                </w:rPr>
                <w:t>&lt;1&gt;</w:t>
              </w:r>
            </w:hyperlink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634" w:rsidTr="00EC5634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634" w:rsidRDefault="00EC5634" w:rsidP="00D56E8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</w:tr>
      <w:tr w:rsidR="00EC5634" w:rsidTr="00EC5634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634" w:rsidRDefault="00EC5634" w:rsidP="00D56E8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C5634" w:rsidTr="00EC5634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634" w:rsidRDefault="00EC5634" w:rsidP="00D56E8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Бюджеты сельских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C5634" w:rsidTr="00EC5634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634" w:rsidRDefault="00EC5634" w:rsidP="00D56E8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34" w:rsidRDefault="00EC5634" w:rsidP="00D56E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558C" w:rsidRDefault="000D558C" w:rsidP="000D558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0D558C" w:rsidRDefault="000D558C" w:rsidP="000D558C">
      <w:pPr>
        <w:widowControl w:val="0"/>
        <w:autoSpaceDE w:val="0"/>
        <w:autoSpaceDN w:val="0"/>
        <w:adjustRightInd w:val="0"/>
        <w:jc w:val="right"/>
        <w:outlineLvl w:val="2"/>
      </w:pPr>
    </w:p>
    <w:p w:rsidR="000D558C" w:rsidRDefault="000D558C" w:rsidP="000D558C">
      <w:pPr>
        <w:widowControl w:val="0"/>
        <w:autoSpaceDE w:val="0"/>
        <w:autoSpaceDN w:val="0"/>
        <w:adjustRightInd w:val="0"/>
        <w:jc w:val="right"/>
        <w:outlineLvl w:val="2"/>
      </w:pPr>
    </w:p>
    <w:p w:rsidR="000D558C" w:rsidRDefault="000D558C" w:rsidP="000D558C">
      <w:pPr>
        <w:widowControl w:val="0"/>
        <w:autoSpaceDE w:val="0"/>
        <w:autoSpaceDN w:val="0"/>
        <w:adjustRightInd w:val="0"/>
        <w:outlineLvl w:val="1"/>
      </w:pPr>
      <w:r>
        <w:t xml:space="preserve">                                                                                                                                                                                                          </w:t>
      </w:r>
    </w:p>
    <w:p w:rsidR="00C51553" w:rsidRDefault="00C51553" w:rsidP="00C51553">
      <w:pPr>
        <w:pStyle w:val="af4"/>
        <w:sectPr w:rsidR="00C51553" w:rsidSect="00603F57">
          <w:pgSz w:w="16838" w:h="11906" w:orient="landscape"/>
          <w:pgMar w:top="426" w:right="962" w:bottom="0" w:left="1134" w:header="709" w:footer="709" w:gutter="0"/>
          <w:pgNumType w:start="8"/>
          <w:cols w:space="708"/>
          <w:titlePg/>
          <w:docGrid w:linePitch="360"/>
        </w:sectPr>
      </w:pPr>
    </w:p>
    <w:p w:rsidR="006B6995" w:rsidRDefault="00B70C39" w:rsidP="006B6995">
      <w:pPr>
        <w:pStyle w:val="af4"/>
        <w:jc w:val="right"/>
      </w:pPr>
      <w:r>
        <w:lastRenderedPageBreak/>
        <w:t>При</w:t>
      </w:r>
      <w:r w:rsidR="006B6995">
        <w:t>ложение №2</w:t>
      </w:r>
    </w:p>
    <w:p w:rsidR="006B6995" w:rsidRDefault="006B6995" w:rsidP="006B6995">
      <w:pPr>
        <w:pStyle w:val="af4"/>
        <w:jc w:val="right"/>
      </w:pPr>
      <w:r>
        <w:t>к  постановлению</w:t>
      </w:r>
    </w:p>
    <w:p w:rsidR="006B6995" w:rsidRDefault="006B6995" w:rsidP="006B6995">
      <w:pPr>
        <w:pStyle w:val="af4"/>
        <w:jc w:val="right"/>
      </w:pPr>
      <w:r>
        <w:t xml:space="preserve"> Администрации </w:t>
      </w:r>
    </w:p>
    <w:p w:rsidR="006B6995" w:rsidRDefault="006B6995" w:rsidP="006B6995">
      <w:pPr>
        <w:pStyle w:val="af4"/>
        <w:jc w:val="right"/>
      </w:pPr>
      <w:r>
        <w:t>Дубовского района</w:t>
      </w:r>
    </w:p>
    <w:p w:rsidR="006B6995" w:rsidRDefault="00C51553" w:rsidP="006B6995">
      <w:pPr>
        <w:pStyle w:val="af4"/>
        <w:jc w:val="right"/>
      </w:pPr>
      <w:r>
        <w:t>от 18.12.2015 № 972</w:t>
      </w:r>
    </w:p>
    <w:p w:rsidR="006B6995" w:rsidRDefault="006B6995" w:rsidP="006B6995">
      <w:pPr>
        <w:pStyle w:val="af4"/>
        <w:jc w:val="right"/>
      </w:pPr>
    </w:p>
    <w:p w:rsidR="006B6995" w:rsidRDefault="006B6995" w:rsidP="006B6995">
      <w:pPr>
        <w:pStyle w:val="af4"/>
        <w:jc w:val="center"/>
      </w:pPr>
      <w:r>
        <w:t>ПЕРЕЧЕНЬ</w:t>
      </w:r>
    </w:p>
    <w:p w:rsidR="006B6995" w:rsidRDefault="006B6995" w:rsidP="006B6995">
      <w:pPr>
        <w:pStyle w:val="af4"/>
        <w:jc w:val="center"/>
      </w:pPr>
      <w:r>
        <w:t xml:space="preserve"> правовых актов Администрации Дубовского района, </w:t>
      </w:r>
    </w:p>
    <w:p w:rsidR="006B6995" w:rsidRDefault="006B6995" w:rsidP="006B6995">
      <w:pPr>
        <w:pStyle w:val="af4"/>
        <w:jc w:val="center"/>
      </w:pPr>
      <w:r>
        <w:t>признанных утратившими силу  с 01.01.2019г.</w:t>
      </w:r>
    </w:p>
    <w:p w:rsidR="006B6995" w:rsidRDefault="006B6995" w:rsidP="006B6995">
      <w:pPr>
        <w:pStyle w:val="af4"/>
      </w:pPr>
    </w:p>
    <w:p w:rsidR="006B6995" w:rsidRDefault="006B6995" w:rsidP="006B6995">
      <w:pPr>
        <w:pStyle w:val="af4"/>
      </w:pPr>
    </w:p>
    <w:p w:rsidR="006B6995" w:rsidRDefault="006B6995" w:rsidP="006B6995">
      <w:pPr>
        <w:pStyle w:val="af4"/>
        <w:numPr>
          <w:ilvl w:val="0"/>
          <w:numId w:val="8"/>
        </w:numPr>
      </w:pPr>
      <w:r>
        <w:t>Постановление  Администрации Дубовского района от 11.10.2013 №862 «Об утверждении муниципальной программы Дубовского района «Доступная среда».</w:t>
      </w:r>
    </w:p>
    <w:p w:rsidR="006B6995" w:rsidRDefault="006B6995" w:rsidP="006B6995">
      <w:pPr>
        <w:pStyle w:val="af4"/>
        <w:numPr>
          <w:ilvl w:val="0"/>
          <w:numId w:val="8"/>
        </w:numPr>
      </w:pPr>
      <w:r>
        <w:t>Постановление Администрации Дубовского района от 30.06.2014 №565 «О внесении изменений в постановление Администрации Дубовского района Ростовской области от 11.10.2013 №862»</w:t>
      </w:r>
    </w:p>
    <w:p w:rsidR="006B6995" w:rsidRDefault="006B6995" w:rsidP="006B6995">
      <w:pPr>
        <w:pStyle w:val="af4"/>
        <w:numPr>
          <w:ilvl w:val="0"/>
          <w:numId w:val="8"/>
        </w:numPr>
      </w:pPr>
      <w:r>
        <w:t>Постановление Администрации Дубовского района от 29.09.2014 №824 «О внесении изменений в постановление Администрации Дубовского района Ростовской области от 11.10.2013 №862»</w:t>
      </w:r>
    </w:p>
    <w:p w:rsidR="006B6995" w:rsidRDefault="006B6995" w:rsidP="006B6995">
      <w:pPr>
        <w:pStyle w:val="af4"/>
        <w:numPr>
          <w:ilvl w:val="0"/>
          <w:numId w:val="8"/>
        </w:numPr>
      </w:pPr>
      <w:r>
        <w:t>Постановление Администрации Дубовского района от 27.11.2014 №990 «О внесении изменений в постановление Администрации Дубовского района Ростовской области от 11.10.2013 №862»</w:t>
      </w:r>
    </w:p>
    <w:p w:rsidR="006B6995" w:rsidRDefault="006B6995" w:rsidP="006B6995">
      <w:pPr>
        <w:pStyle w:val="af4"/>
        <w:numPr>
          <w:ilvl w:val="0"/>
          <w:numId w:val="8"/>
        </w:numPr>
      </w:pPr>
      <w:r>
        <w:t>Постановление Администрации Дубовского района от 29.05.2015 №329 «О внесении изменений в постановление Администрации Дубовского района Ростовской области от 11.10.2013 №862»</w:t>
      </w:r>
    </w:p>
    <w:p w:rsidR="006B6995" w:rsidRDefault="006B6995" w:rsidP="006B6995">
      <w:pPr>
        <w:pStyle w:val="af4"/>
        <w:numPr>
          <w:ilvl w:val="0"/>
          <w:numId w:val="8"/>
        </w:numPr>
      </w:pPr>
      <w:r>
        <w:t>Постановление Администрации Дубовского района от 09.07.2015 №392 «О внесении изменений в постановление Администрации Дубовского района Ростовской области от 11.10.2013 №862»</w:t>
      </w:r>
    </w:p>
    <w:p w:rsidR="006B6995" w:rsidRDefault="006B6995" w:rsidP="006B6995">
      <w:pPr>
        <w:pStyle w:val="af4"/>
        <w:numPr>
          <w:ilvl w:val="0"/>
          <w:numId w:val="8"/>
        </w:numPr>
      </w:pPr>
      <w:r>
        <w:t>Постановление Администрации Дубовского района от 30.12.2015 №707 «О внесении изменений в постановление Администрации Дубовского района Ростовской области от 11.10.2013 №862»</w:t>
      </w:r>
    </w:p>
    <w:p w:rsidR="006B6995" w:rsidRDefault="006B6995" w:rsidP="006B6995">
      <w:pPr>
        <w:pStyle w:val="af4"/>
        <w:numPr>
          <w:ilvl w:val="0"/>
          <w:numId w:val="8"/>
        </w:numPr>
      </w:pPr>
      <w:r>
        <w:t>Постановление Администрации Дубовского района от 28.03.2016 №119 «О внесении изменений в постановление Администрации Дубовского района Ростовской области от 11.10.2013 №862»</w:t>
      </w:r>
    </w:p>
    <w:p w:rsidR="006B6995" w:rsidRDefault="006B6995" w:rsidP="006B6995">
      <w:pPr>
        <w:pStyle w:val="af4"/>
        <w:numPr>
          <w:ilvl w:val="0"/>
          <w:numId w:val="8"/>
        </w:numPr>
      </w:pPr>
      <w:r>
        <w:t>Постановление Администрации Дубовского района от 20.07.2016 №331 «О внесении изменений в постановление Администрации Дубовского района Ростовской области от 11.10.2013 №862»</w:t>
      </w:r>
    </w:p>
    <w:p w:rsidR="006B6995" w:rsidRDefault="006B6995" w:rsidP="006B6995">
      <w:pPr>
        <w:pStyle w:val="af4"/>
        <w:numPr>
          <w:ilvl w:val="0"/>
          <w:numId w:val="8"/>
        </w:numPr>
      </w:pPr>
      <w:r>
        <w:t>Постановление Администрации Дубовского района от 29.09.2016 №449 «О внесении изменений в постановление Администрации Дубовского района Ростовской области от 11.10.2013 №862»</w:t>
      </w:r>
    </w:p>
    <w:p w:rsidR="006B6995" w:rsidRDefault="006B6995" w:rsidP="006B6995">
      <w:pPr>
        <w:pStyle w:val="af4"/>
        <w:numPr>
          <w:ilvl w:val="0"/>
          <w:numId w:val="8"/>
        </w:numPr>
      </w:pPr>
      <w:r>
        <w:t>Постановление Администрации Дубовского района от 08.11.2016 №522 «О внесении изменений в постановление Администрации Дубовского района Ростовской области от 11.10.2013 №862»</w:t>
      </w:r>
    </w:p>
    <w:p w:rsidR="006B6995" w:rsidRDefault="006B6995" w:rsidP="006B6995">
      <w:pPr>
        <w:pStyle w:val="af4"/>
        <w:numPr>
          <w:ilvl w:val="0"/>
          <w:numId w:val="8"/>
        </w:numPr>
      </w:pPr>
      <w:r>
        <w:lastRenderedPageBreak/>
        <w:t>Постановление Администрации Дубовского района от 30.12.2016 №613 «О внесении изменений в постановление Администрации Дубовского района Ростовской области от 11.10.2013 №862»</w:t>
      </w:r>
    </w:p>
    <w:p w:rsidR="006B6995" w:rsidRDefault="006B6995" w:rsidP="006B6995">
      <w:pPr>
        <w:pStyle w:val="af4"/>
        <w:numPr>
          <w:ilvl w:val="0"/>
          <w:numId w:val="8"/>
        </w:numPr>
      </w:pPr>
      <w:r>
        <w:t>Постановление Администрации Дубовского района от 22.02.2017 №89 «О внесении изменений в постановление Администрации Дубовского района Ростовской области от 11.10.2013 №862»</w:t>
      </w:r>
    </w:p>
    <w:p w:rsidR="006B6995" w:rsidRDefault="006B6995" w:rsidP="006B6995">
      <w:pPr>
        <w:pStyle w:val="af4"/>
        <w:numPr>
          <w:ilvl w:val="0"/>
          <w:numId w:val="8"/>
        </w:numPr>
      </w:pPr>
      <w:r>
        <w:t>Постановление Администрации Дубовского района от 29.06.2017 №371 «О внесении изменений в постановление Администрации Дубовского района Ростовской области от 11.10.2013 №862»</w:t>
      </w:r>
    </w:p>
    <w:p w:rsidR="006B6995" w:rsidRDefault="006B6995" w:rsidP="006B6995">
      <w:pPr>
        <w:pStyle w:val="af4"/>
        <w:numPr>
          <w:ilvl w:val="0"/>
          <w:numId w:val="8"/>
        </w:numPr>
      </w:pPr>
      <w:r>
        <w:t>Постановление Администрации Дубовского района от 29.12.2017 №909 «О внесении изменений в постановление Администрации Дубовского района Ростовской области от 11.10.2013 №862»</w:t>
      </w:r>
    </w:p>
    <w:p w:rsidR="006B6995" w:rsidRDefault="006B6995" w:rsidP="006B6995">
      <w:pPr>
        <w:pStyle w:val="af4"/>
        <w:numPr>
          <w:ilvl w:val="0"/>
          <w:numId w:val="8"/>
        </w:numPr>
      </w:pPr>
      <w:r>
        <w:t>Постановление Администрации Дубовского района от 06.03.2017 №170 «О внесении изменений в постановление Администрации Дубовского района Ростовской области от 11.10.2013 №862»</w:t>
      </w:r>
    </w:p>
    <w:p w:rsidR="006B6995" w:rsidRDefault="006B6995" w:rsidP="006B6995">
      <w:pPr>
        <w:pStyle w:val="af4"/>
        <w:numPr>
          <w:ilvl w:val="0"/>
          <w:numId w:val="8"/>
        </w:numPr>
      </w:pPr>
      <w:r>
        <w:t>Постановление Администрации Дубовского района от 17.07.2018 №491 «О внесении изменений в постановление Администрации Дубовского района Ростовской области от 11.10.2013 №862»</w:t>
      </w:r>
    </w:p>
    <w:p w:rsidR="006B6995" w:rsidRDefault="006B6995" w:rsidP="006B6995">
      <w:pPr>
        <w:pStyle w:val="af4"/>
        <w:numPr>
          <w:ilvl w:val="0"/>
          <w:numId w:val="8"/>
        </w:numPr>
      </w:pPr>
      <w:r>
        <w:t>Постановление Администрации Дубовского района от 17.08.2018 №605 «О внесении изменений в постановление Администрации Дубовского района Ростовской области от 11.10.2013 №862»</w:t>
      </w:r>
    </w:p>
    <w:p w:rsidR="006B6995" w:rsidRDefault="006B6995" w:rsidP="006B6995">
      <w:pPr>
        <w:pStyle w:val="af4"/>
        <w:numPr>
          <w:ilvl w:val="0"/>
          <w:numId w:val="8"/>
        </w:numPr>
      </w:pPr>
      <w:r>
        <w:t>Постановление Администрации Дубовского района от 18.10.2018 №794 «О внесении изменений в постановление Администрации Дубовского района Ростовской области от 11.10.2013 №862»</w:t>
      </w:r>
    </w:p>
    <w:p w:rsidR="006B6995" w:rsidRDefault="006B6995" w:rsidP="006B6995">
      <w:pPr>
        <w:pStyle w:val="af4"/>
        <w:ind w:left="360"/>
      </w:pPr>
    </w:p>
    <w:p w:rsidR="006B6995" w:rsidRDefault="006B6995" w:rsidP="006B6995">
      <w:pPr>
        <w:pStyle w:val="af4"/>
        <w:ind w:left="360"/>
      </w:pPr>
    </w:p>
    <w:p w:rsidR="006B6995" w:rsidRDefault="006B6995" w:rsidP="006B6995">
      <w:pPr>
        <w:pStyle w:val="af4"/>
        <w:ind w:left="360"/>
      </w:pPr>
      <w:r>
        <w:t>Управляющий делами</w:t>
      </w:r>
    </w:p>
    <w:p w:rsidR="006B6995" w:rsidRDefault="006B6995" w:rsidP="006B6995">
      <w:pPr>
        <w:pStyle w:val="af4"/>
        <w:ind w:left="360"/>
      </w:pPr>
      <w:r>
        <w:t xml:space="preserve">Администрации Дубовского района          </w:t>
      </w:r>
      <w:r w:rsidR="00C51553">
        <w:t xml:space="preserve"> </w:t>
      </w:r>
      <w:r w:rsidR="00D56E86">
        <w:t xml:space="preserve">              </w:t>
      </w:r>
      <w:r>
        <w:t xml:space="preserve">                Н.В. Мищенко </w:t>
      </w:r>
    </w:p>
    <w:p w:rsidR="008D1EBB" w:rsidRPr="00AE3891" w:rsidRDefault="00D56E86" w:rsidP="00094B79">
      <w:pPr>
        <w:widowControl w:val="0"/>
        <w:autoSpaceDE w:val="0"/>
        <w:autoSpaceDN w:val="0"/>
        <w:adjustRightInd w:val="0"/>
        <w:outlineLvl w:val="0"/>
        <w:rPr>
          <w:b/>
        </w:rPr>
      </w:pPr>
      <w:r>
        <w:rPr>
          <w:b/>
        </w:rPr>
        <w:t xml:space="preserve">         </w:t>
      </w:r>
    </w:p>
    <w:sectPr w:rsidR="008D1EBB" w:rsidRPr="00AE3891" w:rsidSect="00C51553">
      <w:pgSz w:w="11906" w:h="16838"/>
      <w:pgMar w:top="964" w:right="851" w:bottom="1134" w:left="1701" w:header="709" w:footer="709" w:gutter="0"/>
      <w:pgNumType w:start="8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38A" w:rsidRDefault="00ED238A">
      <w:r>
        <w:separator/>
      </w:r>
    </w:p>
  </w:endnote>
  <w:endnote w:type="continuationSeparator" w:id="0">
    <w:p w:rsidR="00ED238A" w:rsidRDefault="00ED23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A56" w:rsidRDefault="00E93074" w:rsidP="00B03DE2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66A56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66A56">
      <w:rPr>
        <w:rStyle w:val="a8"/>
        <w:noProof/>
      </w:rPr>
      <w:t>27</w:t>
    </w:r>
    <w:r>
      <w:rPr>
        <w:rStyle w:val="a8"/>
      </w:rPr>
      <w:fldChar w:fldCharType="end"/>
    </w:r>
  </w:p>
  <w:p w:rsidR="00B66A56" w:rsidRDefault="00B66A56" w:rsidP="00C173D7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21530"/>
      <w:docPartObj>
        <w:docPartGallery w:val="Page Numbers (Bottom of Page)"/>
        <w:docPartUnique/>
      </w:docPartObj>
    </w:sdtPr>
    <w:sdtContent>
      <w:p w:rsidR="00B66A56" w:rsidRDefault="00B66A56">
        <w:pPr>
          <w:pStyle w:val="a6"/>
          <w:jc w:val="right"/>
        </w:pPr>
      </w:p>
      <w:p w:rsidR="00B66A56" w:rsidRDefault="00E93074">
        <w:pPr>
          <w:pStyle w:val="a6"/>
          <w:jc w:val="right"/>
        </w:pPr>
        <w:fldSimple w:instr=" PAGE   \* MERGEFORMAT ">
          <w:r w:rsidR="00C51553">
            <w:rPr>
              <w:noProof/>
            </w:rPr>
            <w:t>1</w:t>
          </w:r>
        </w:fldSimple>
      </w:p>
    </w:sdtContent>
  </w:sdt>
  <w:p w:rsidR="00B66A56" w:rsidRDefault="00B66A56" w:rsidP="00C173D7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21531"/>
      <w:docPartObj>
        <w:docPartGallery w:val="Page Numbers (Bottom of Page)"/>
        <w:docPartUnique/>
      </w:docPartObj>
    </w:sdtPr>
    <w:sdtContent>
      <w:p w:rsidR="00B66A56" w:rsidRDefault="00E93074">
        <w:pPr>
          <w:pStyle w:val="a6"/>
          <w:jc w:val="right"/>
        </w:pPr>
        <w:fldSimple w:instr=" PAGE   \* MERGEFORMAT ">
          <w:r w:rsidR="00C51553">
            <w:rPr>
              <w:noProof/>
            </w:rPr>
            <w:t>8</w:t>
          </w:r>
        </w:fldSimple>
      </w:p>
    </w:sdtContent>
  </w:sdt>
  <w:p w:rsidR="00B66A56" w:rsidRDefault="00B66A5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38A" w:rsidRDefault="00ED238A">
      <w:r>
        <w:separator/>
      </w:r>
    </w:p>
  </w:footnote>
  <w:footnote w:type="continuationSeparator" w:id="0">
    <w:p w:rsidR="00ED238A" w:rsidRDefault="00ED23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A18FF"/>
    <w:multiLevelType w:val="hybridMultilevel"/>
    <w:tmpl w:val="7D209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326B62"/>
    <w:multiLevelType w:val="hybridMultilevel"/>
    <w:tmpl w:val="D4EC0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A74502"/>
    <w:multiLevelType w:val="hybridMultilevel"/>
    <w:tmpl w:val="AB7EA1B8"/>
    <w:lvl w:ilvl="0" w:tplc="19EA99CC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>
    <w:nsid w:val="2E424A5C"/>
    <w:multiLevelType w:val="hybridMultilevel"/>
    <w:tmpl w:val="A7CE2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8B10D6"/>
    <w:multiLevelType w:val="multilevel"/>
    <w:tmpl w:val="D60AB99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5">
    <w:nsid w:val="5F99339D"/>
    <w:multiLevelType w:val="hybridMultilevel"/>
    <w:tmpl w:val="6BBEB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9734C7"/>
    <w:multiLevelType w:val="hybridMultilevel"/>
    <w:tmpl w:val="CD1A1C14"/>
    <w:lvl w:ilvl="0" w:tplc="E9B41FCA">
      <w:start w:val="1"/>
      <w:numFmt w:val="decimal"/>
      <w:lvlText w:val="%1."/>
      <w:lvlJc w:val="left"/>
      <w:pPr>
        <w:ind w:left="1981" w:hanging="12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B1005DC"/>
    <w:multiLevelType w:val="hybridMultilevel"/>
    <w:tmpl w:val="9FC4CE18"/>
    <w:lvl w:ilvl="0" w:tplc="F80A43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attachedTemplate r:id="rId1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/>
  <w:rsids>
    <w:rsidRoot w:val="00847B51"/>
    <w:rsid w:val="000001DA"/>
    <w:rsid w:val="000004B0"/>
    <w:rsid w:val="00002FD2"/>
    <w:rsid w:val="00003F2F"/>
    <w:rsid w:val="0001153D"/>
    <w:rsid w:val="00011F6E"/>
    <w:rsid w:val="00015A25"/>
    <w:rsid w:val="00021F6E"/>
    <w:rsid w:val="00024062"/>
    <w:rsid w:val="00024D50"/>
    <w:rsid w:val="00030825"/>
    <w:rsid w:val="00033D6B"/>
    <w:rsid w:val="00036D1F"/>
    <w:rsid w:val="00042644"/>
    <w:rsid w:val="00050696"/>
    <w:rsid w:val="00050E9D"/>
    <w:rsid w:val="00053CF7"/>
    <w:rsid w:val="00055333"/>
    <w:rsid w:val="00057404"/>
    <w:rsid w:val="00061267"/>
    <w:rsid w:val="00061D43"/>
    <w:rsid w:val="00063DB7"/>
    <w:rsid w:val="00067409"/>
    <w:rsid w:val="00067F50"/>
    <w:rsid w:val="00067F52"/>
    <w:rsid w:val="00070963"/>
    <w:rsid w:val="00080FD5"/>
    <w:rsid w:val="00086A74"/>
    <w:rsid w:val="00086AD1"/>
    <w:rsid w:val="00091E5F"/>
    <w:rsid w:val="00094B79"/>
    <w:rsid w:val="00096ED2"/>
    <w:rsid w:val="000A51C1"/>
    <w:rsid w:val="000B1215"/>
    <w:rsid w:val="000B6D3E"/>
    <w:rsid w:val="000D558C"/>
    <w:rsid w:val="000E072D"/>
    <w:rsid w:val="000E2954"/>
    <w:rsid w:val="000E3A4E"/>
    <w:rsid w:val="000E7B1F"/>
    <w:rsid w:val="000F0C71"/>
    <w:rsid w:val="000F3664"/>
    <w:rsid w:val="000F6AAF"/>
    <w:rsid w:val="000F7978"/>
    <w:rsid w:val="001123C3"/>
    <w:rsid w:val="001132E8"/>
    <w:rsid w:val="0011766C"/>
    <w:rsid w:val="00120525"/>
    <w:rsid w:val="00123FE6"/>
    <w:rsid w:val="00131243"/>
    <w:rsid w:val="001336AF"/>
    <w:rsid w:val="0013572A"/>
    <w:rsid w:val="00135F3D"/>
    <w:rsid w:val="0014085F"/>
    <w:rsid w:val="00140DA2"/>
    <w:rsid w:val="001428CA"/>
    <w:rsid w:val="00143459"/>
    <w:rsid w:val="00143BCB"/>
    <w:rsid w:val="00145555"/>
    <w:rsid w:val="00146647"/>
    <w:rsid w:val="00147B98"/>
    <w:rsid w:val="001502FC"/>
    <w:rsid w:val="00150E41"/>
    <w:rsid w:val="00152B11"/>
    <w:rsid w:val="00155EEB"/>
    <w:rsid w:val="001561D7"/>
    <w:rsid w:val="0015633A"/>
    <w:rsid w:val="00157D7B"/>
    <w:rsid w:val="0016048B"/>
    <w:rsid w:val="00167439"/>
    <w:rsid w:val="001713F8"/>
    <w:rsid w:val="0018229B"/>
    <w:rsid w:val="00185D6C"/>
    <w:rsid w:val="0019286D"/>
    <w:rsid w:val="001963FE"/>
    <w:rsid w:val="001A1A9A"/>
    <w:rsid w:val="001A4E12"/>
    <w:rsid w:val="001A5316"/>
    <w:rsid w:val="001B3A5F"/>
    <w:rsid w:val="001B554B"/>
    <w:rsid w:val="001B73EA"/>
    <w:rsid w:val="001C6131"/>
    <w:rsid w:val="001D1310"/>
    <w:rsid w:val="001D3147"/>
    <w:rsid w:val="001E0118"/>
    <w:rsid w:val="001E1FAE"/>
    <w:rsid w:val="001E3A9D"/>
    <w:rsid w:val="001E3B2B"/>
    <w:rsid w:val="001E664E"/>
    <w:rsid w:val="001E6978"/>
    <w:rsid w:val="001E7590"/>
    <w:rsid w:val="001E7A1B"/>
    <w:rsid w:val="001F0A09"/>
    <w:rsid w:val="001F3C0C"/>
    <w:rsid w:val="00203DC1"/>
    <w:rsid w:val="00204270"/>
    <w:rsid w:val="00205664"/>
    <w:rsid w:val="0020685A"/>
    <w:rsid w:val="00210082"/>
    <w:rsid w:val="002159FA"/>
    <w:rsid w:val="00223936"/>
    <w:rsid w:val="0023351E"/>
    <w:rsid w:val="002362AD"/>
    <w:rsid w:val="0023663B"/>
    <w:rsid w:val="00236EA4"/>
    <w:rsid w:val="00237F13"/>
    <w:rsid w:val="0024004B"/>
    <w:rsid w:val="0024008E"/>
    <w:rsid w:val="00240F5C"/>
    <w:rsid w:val="00241357"/>
    <w:rsid w:val="00241D2F"/>
    <w:rsid w:val="00242D37"/>
    <w:rsid w:val="00246022"/>
    <w:rsid w:val="0024630A"/>
    <w:rsid w:val="002465A8"/>
    <w:rsid w:val="0025516F"/>
    <w:rsid w:val="00264F8F"/>
    <w:rsid w:val="002671CB"/>
    <w:rsid w:val="00276769"/>
    <w:rsid w:val="0028041A"/>
    <w:rsid w:val="0028061A"/>
    <w:rsid w:val="002822A0"/>
    <w:rsid w:val="00283A57"/>
    <w:rsid w:val="0028748C"/>
    <w:rsid w:val="002935A5"/>
    <w:rsid w:val="00295414"/>
    <w:rsid w:val="002A5480"/>
    <w:rsid w:val="002A5850"/>
    <w:rsid w:val="002A60C7"/>
    <w:rsid w:val="002A7A83"/>
    <w:rsid w:val="002B4C4C"/>
    <w:rsid w:val="002B5E76"/>
    <w:rsid w:val="002B6AE4"/>
    <w:rsid w:val="002C1DA1"/>
    <w:rsid w:val="002C202C"/>
    <w:rsid w:val="002D27C1"/>
    <w:rsid w:val="002D69D3"/>
    <w:rsid w:val="002D766B"/>
    <w:rsid w:val="002E16FE"/>
    <w:rsid w:val="002E3CEB"/>
    <w:rsid w:val="002E68DB"/>
    <w:rsid w:val="002E69FE"/>
    <w:rsid w:val="002E7D42"/>
    <w:rsid w:val="002F36D7"/>
    <w:rsid w:val="002F6487"/>
    <w:rsid w:val="002F7FCA"/>
    <w:rsid w:val="0030337D"/>
    <w:rsid w:val="0031079C"/>
    <w:rsid w:val="003114AB"/>
    <w:rsid w:val="003129DC"/>
    <w:rsid w:val="00313178"/>
    <w:rsid w:val="003156BC"/>
    <w:rsid w:val="00316DEC"/>
    <w:rsid w:val="00317DD9"/>
    <w:rsid w:val="003261E2"/>
    <w:rsid w:val="003268B7"/>
    <w:rsid w:val="0033203E"/>
    <w:rsid w:val="003448C8"/>
    <w:rsid w:val="00350C1B"/>
    <w:rsid w:val="00352FDB"/>
    <w:rsid w:val="00360F23"/>
    <w:rsid w:val="00365804"/>
    <w:rsid w:val="00366367"/>
    <w:rsid w:val="00373810"/>
    <w:rsid w:val="00374541"/>
    <w:rsid w:val="00375488"/>
    <w:rsid w:val="00376D62"/>
    <w:rsid w:val="0037799B"/>
    <w:rsid w:val="00377E39"/>
    <w:rsid w:val="00380630"/>
    <w:rsid w:val="003822D0"/>
    <w:rsid w:val="00382EE8"/>
    <w:rsid w:val="00390A06"/>
    <w:rsid w:val="00391DE1"/>
    <w:rsid w:val="00397D32"/>
    <w:rsid w:val="003A45AF"/>
    <w:rsid w:val="003A4EBD"/>
    <w:rsid w:val="003A520F"/>
    <w:rsid w:val="003A7F18"/>
    <w:rsid w:val="003B3FEA"/>
    <w:rsid w:val="003B58C5"/>
    <w:rsid w:val="003B6863"/>
    <w:rsid w:val="003B6C2E"/>
    <w:rsid w:val="003C66CC"/>
    <w:rsid w:val="003C6BCB"/>
    <w:rsid w:val="003C7EBE"/>
    <w:rsid w:val="003D1282"/>
    <w:rsid w:val="003D69DF"/>
    <w:rsid w:val="003E0C12"/>
    <w:rsid w:val="003E0F47"/>
    <w:rsid w:val="003E1848"/>
    <w:rsid w:val="003E646F"/>
    <w:rsid w:val="003E6C3A"/>
    <w:rsid w:val="00410BC0"/>
    <w:rsid w:val="00410F2E"/>
    <w:rsid w:val="004177D1"/>
    <w:rsid w:val="00417CA8"/>
    <w:rsid w:val="00420051"/>
    <w:rsid w:val="004212EB"/>
    <w:rsid w:val="00423730"/>
    <w:rsid w:val="004261BB"/>
    <w:rsid w:val="0042639A"/>
    <w:rsid w:val="004330B3"/>
    <w:rsid w:val="00434B2E"/>
    <w:rsid w:val="0044388B"/>
    <w:rsid w:val="004444C4"/>
    <w:rsid w:val="004456C7"/>
    <w:rsid w:val="0044599F"/>
    <w:rsid w:val="0044664F"/>
    <w:rsid w:val="00447D00"/>
    <w:rsid w:val="00451C0E"/>
    <w:rsid w:val="004542EE"/>
    <w:rsid w:val="00463F83"/>
    <w:rsid w:val="00464496"/>
    <w:rsid w:val="0047225B"/>
    <w:rsid w:val="004730F2"/>
    <w:rsid w:val="00475899"/>
    <w:rsid w:val="0047755D"/>
    <w:rsid w:val="00486333"/>
    <w:rsid w:val="0048743C"/>
    <w:rsid w:val="004A07F6"/>
    <w:rsid w:val="004A0FE2"/>
    <w:rsid w:val="004A1F4F"/>
    <w:rsid w:val="004A1F60"/>
    <w:rsid w:val="004A48AB"/>
    <w:rsid w:val="004A5AE6"/>
    <w:rsid w:val="004A6010"/>
    <w:rsid w:val="004A61A2"/>
    <w:rsid w:val="004B0D6F"/>
    <w:rsid w:val="004B1BB5"/>
    <w:rsid w:val="004C0488"/>
    <w:rsid w:val="004C380F"/>
    <w:rsid w:val="004C3F8D"/>
    <w:rsid w:val="004C4EAD"/>
    <w:rsid w:val="004C5B7A"/>
    <w:rsid w:val="004D4FC1"/>
    <w:rsid w:val="004D5992"/>
    <w:rsid w:val="004D6F61"/>
    <w:rsid w:val="004D7E86"/>
    <w:rsid w:val="004E2378"/>
    <w:rsid w:val="004E30A3"/>
    <w:rsid w:val="004E72A9"/>
    <w:rsid w:val="004F1D02"/>
    <w:rsid w:val="004F48B3"/>
    <w:rsid w:val="004F54D9"/>
    <w:rsid w:val="004F5BE6"/>
    <w:rsid w:val="004F661A"/>
    <w:rsid w:val="004F6F7F"/>
    <w:rsid w:val="005004E9"/>
    <w:rsid w:val="00500C27"/>
    <w:rsid w:val="0050621D"/>
    <w:rsid w:val="00511343"/>
    <w:rsid w:val="00511EFB"/>
    <w:rsid w:val="005165D2"/>
    <w:rsid w:val="005168C2"/>
    <w:rsid w:val="00517BFD"/>
    <w:rsid w:val="00522055"/>
    <w:rsid w:val="00525844"/>
    <w:rsid w:val="00527060"/>
    <w:rsid w:val="00531F7C"/>
    <w:rsid w:val="00536BD0"/>
    <w:rsid w:val="005370DB"/>
    <w:rsid w:val="00545A00"/>
    <w:rsid w:val="00547E58"/>
    <w:rsid w:val="00551A3A"/>
    <w:rsid w:val="00555EFC"/>
    <w:rsid w:val="00556E44"/>
    <w:rsid w:val="005601BB"/>
    <w:rsid w:val="005602B3"/>
    <w:rsid w:val="00560F6E"/>
    <w:rsid w:val="00562FF2"/>
    <w:rsid w:val="00565D16"/>
    <w:rsid w:val="0056780E"/>
    <w:rsid w:val="00570186"/>
    <w:rsid w:val="00572003"/>
    <w:rsid w:val="00574EBC"/>
    <w:rsid w:val="00581080"/>
    <w:rsid w:val="00582903"/>
    <w:rsid w:val="0058348A"/>
    <w:rsid w:val="0058567B"/>
    <w:rsid w:val="005857EA"/>
    <w:rsid w:val="0058686C"/>
    <w:rsid w:val="00590132"/>
    <w:rsid w:val="0059382F"/>
    <w:rsid w:val="00595752"/>
    <w:rsid w:val="005A0661"/>
    <w:rsid w:val="005A5AF4"/>
    <w:rsid w:val="005B07AA"/>
    <w:rsid w:val="005B223C"/>
    <w:rsid w:val="005B6038"/>
    <w:rsid w:val="005C0042"/>
    <w:rsid w:val="005C4F7E"/>
    <w:rsid w:val="005C50F5"/>
    <w:rsid w:val="005C5CDE"/>
    <w:rsid w:val="005D2FF7"/>
    <w:rsid w:val="005D3F58"/>
    <w:rsid w:val="005D3FAD"/>
    <w:rsid w:val="005D76A7"/>
    <w:rsid w:val="005E0C4C"/>
    <w:rsid w:val="005F37D3"/>
    <w:rsid w:val="00600ECC"/>
    <w:rsid w:val="00601560"/>
    <w:rsid w:val="006015E9"/>
    <w:rsid w:val="0060191E"/>
    <w:rsid w:val="006026B2"/>
    <w:rsid w:val="00603F57"/>
    <w:rsid w:val="00607F07"/>
    <w:rsid w:val="00612F49"/>
    <w:rsid w:val="0061329E"/>
    <w:rsid w:val="00614CE7"/>
    <w:rsid w:val="00615699"/>
    <w:rsid w:val="0062027D"/>
    <w:rsid w:val="006211D7"/>
    <w:rsid w:val="0062301C"/>
    <w:rsid w:val="006312A8"/>
    <w:rsid w:val="0063157D"/>
    <w:rsid w:val="0063786E"/>
    <w:rsid w:val="00642277"/>
    <w:rsid w:val="00644332"/>
    <w:rsid w:val="00647E3C"/>
    <w:rsid w:val="006500FA"/>
    <w:rsid w:val="006508EA"/>
    <w:rsid w:val="0065270D"/>
    <w:rsid w:val="006606F8"/>
    <w:rsid w:val="00660908"/>
    <w:rsid w:val="00660A88"/>
    <w:rsid w:val="006651EC"/>
    <w:rsid w:val="00665815"/>
    <w:rsid w:val="00671F6B"/>
    <w:rsid w:val="00674D6E"/>
    <w:rsid w:val="00677972"/>
    <w:rsid w:val="00680B62"/>
    <w:rsid w:val="0068697E"/>
    <w:rsid w:val="006872E3"/>
    <w:rsid w:val="006876F4"/>
    <w:rsid w:val="00687770"/>
    <w:rsid w:val="00687F1E"/>
    <w:rsid w:val="00696C9A"/>
    <w:rsid w:val="006A0C4F"/>
    <w:rsid w:val="006A4AD7"/>
    <w:rsid w:val="006A5996"/>
    <w:rsid w:val="006A70AF"/>
    <w:rsid w:val="006B018B"/>
    <w:rsid w:val="006B02F0"/>
    <w:rsid w:val="006B2AD6"/>
    <w:rsid w:val="006B2B4E"/>
    <w:rsid w:val="006B2E78"/>
    <w:rsid w:val="006B33D8"/>
    <w:rsid w:val="006B3FB3"/>
    <w:rsid w:val="006B427F"/>
    <w:rsid w:val="006B62CF"/>
    <w:rsid w:val="006B6995"/>
    <w:rsid w:val="006C26A3"/>
    <w:rsid w:val="006C7447"/>
    <w:rsid w:val="006D3868"/>
    <w:rsid w:val="006D7097"/>
    <w:rsid w:val="006D7482"/>
    <w:rsid w:val="006E4F35"/>
    <w:rsid w:val="006E68E8"/>
    <w:rsid w:val="006E75C5"/>
    <w:rsid w:val="006F5848"/>
    <w:rsid w:val="007074C8"/>
    <w:rsid w:val="007210E4"/>
    <w:rsid w:val="007222D7"/>
    <w:rsid w:val="00722BC6"/>
    <w:rsid w:val="00723F3E"/>
    <w:rsid w:val="0072687A"/>
    <w:rsid w:val="007314D2"/>
    <w:rsid w:val="007318A9"/>
    <w:rsid w:val="0073371C"/>
    <w:rsid w:val="00733FCA"/>
    <w:rsid w:val="0074312C"/>
    <w:rsid w:val="00744DB2"/>
    <w:rsid w:val="00745C46"/>
    <w:rsid w:val="00745DAF"/>
    <w:rsid w:val="007460D9"/>
    <w:rsid w:val="0075080A"/>
    <w:rsid w:val="0075387D"/>
    <w:rsid w:val="007601E5"/>
    <w:rsid w:val="00760328"/>
    <w:rsid w:val="007765DE"/>
    <w:rsid w:val="00784B88"/>
    <w:rsid w:val="007861BB"/>
    <w:rsid w:val="00787BCB"/>
    <w:rsid w:val="00791B2A"/>
    <w:rsid w:val="007954AD"/>
    <w:rsid w:val="007963EE"/>
    <w:rsid w:val="007A1059"/>
    <w:rsid w:val="007A75EC"/>
    <w:rsid w:val="007B6A30"/>
    <w:rsid w:val="007C351F"/>
    <w:rsid w:val="007C7EBC"/>
    <w:rsid w:val="007D4520"/>
    <w:rsid w:val="007E0E75"/>
    <w:rsid w:val="007E2EB9"/>
    <w:rsid w:val="007E7365"/>
    <w:rsid w:val="007F1CFF"/>
    <w:rsid w:val="007F321D"/>
    <w:rsid w:val="007F4B81"/>
    <w:rsid w:val="007F61AF"/>
    <w:rsid w:val="008017EC"/>
    <w:rsid w:val="00814B74"/>
    <w:rsid w:val="00817194"/>
    <w:rsid w:val="00821F5B"/>
    <w:rsid w:val="00822AB5"/>
    <w:rsid w:val="00822D8D"/>
    <w:rsid w:val="0082354C"/>
    <w:rsid w:val="00825156"/>
    <w:rsid w:val="0083307C"/>
    <w:rsid w:val="008372D3"/>
    <w:rsid w:val="00847B51"/>
    <w:rsid w:val="00847CC1"/>
    <w:rsid w:val="008507E1"/>
    <w:rsid w:val="00855E4F"/>
    <w:rsid w:val="008610C0"/>
    <w:rsid w:val="008624EA"/>
    <w:rsid w:val="00863795"/>
    <w:rsid w:val="008655C5"/>
    <w:rsid w:val="0087187C"/>
    <w:rsid w:val="00871999"/>
    <w:rsid w:val="008776CD"/>
    <w:rsid w:val="00877768"/>
    <w:rsid w:val="00882FE9"/>
    <w:rsid w:val="00887424"/>
    <w:rsid w:val="00895B73"/>
    <w:rsid w:val="00896B63"/>
    <w:rsid w:val="008A35B9"/>
    <w:rsid w:val="008A63FC"/>
    <w:rsid w:val="008A7681"/>
    <w:rsid w:val="008A779B"/>
    <w:rsid w:val="008B5AC8"/>
    <w:rsid w:val="008C0656"/>
    <w:rsid w:val="008C20BA"/>
    <w:rsid w:val="008D01A6"/>
    <w:rsid w:val="008D1EBB"/>
    <w:rsid w:val="008D23AF"/>
    <w:rsid w:val="008D4AAB"/>
    <w:rsid w:val="008D4AC3"/>
    <w:rsid w:val="008D5E9C"/>
    <w:rsid w:val="008D7F76"/>
    <w:rsid w:val="008E17E8"/>
    <w:rsid w:val="008E373D"/>
    <w:rsid w:val="008F207D"/>
    <w:rsid w:val="008F3B97"/>
    <w:rsid w:val="008F3E48"/>
    <w:rsid w:val="009005E7"/>
    <w:rsid w:val="0090417A"/>
    <w:rsid w:val="009051E4"/>
    <w:rsid w:val="00910D34"/>
    <w:rsid w:val="00914C46"/>
    <w:rsid w:val="009161C2"/>
    <w:rsid w:val="009217DD"/>
    <w:rsid w:val="009300DB"/>
    <w:rsid w:val="00932A89"/>
    <w:rsid w:val="00935416"/>
    <w:rsid w:val="00935732"/>
    <w:rsid w:val="009402C6"/>
    <w:rsid w:val="0094601F"/>
    <w:rsid w:val="00961565"/>
    <w:rsid w:val="009628E3"/>
    <w:rsid w:val="00982D41"/>
    <w:rsid w:val="00985918"/>
    <w:rsid w:val="00992E03"/>
    <w:rsid w:val="00993571"/>
    <w:rsid w:val="00996233"/>
    <w:rsid w:val="009A64BF"/>
    <w:rsid w:val="009A7A67"/>
    <w:rsid w:val="009A7F45"/>
    <w:rsid w:val="009B0F5F"/>
    <w:rsid w:val="009B140D"/>
    <w:rsid w:val="009B70F8"/>
    <w:rsid w:val="009C55F3"/>
    <w:rsid w:val="009C704C"/>
    <w:rsid w:val="009C7F6E"/>
    <w:rsid w:val="009D2CF2"/>
    <w:rsid w:val="009D4B84"/>
    <w:rsid w:val="009D4EFE"/>
    <w:rsid w:val="009D6162"/>
    <w:rsid w:val="009D68C6"/>
    <w:rsid w:val="009E6D18"/>
    <w:rsid w:val="009F4673"/>
    <w:rsid w:val="009F4D64"/>
    <w:rsid w:val="009F5CA9"/>
    <w:rsid w:val="009F6746"/>
    <w:rsid w:val="00A02877"/>
    <w:rsid w:val="00A10E98"/>
    <w:rsid w:val="00A15921"/>
    <w:rsid w:val="00A21B20"/>
    <w:rsid w:val="00A31547"/>
    <w:rsid w:val="00A34193"/>
    <w:rsid w:val="00A4369D"/>
    <w:rsid w:val="00A43AA3"/>
    <w:rsid w:val="00A44B6D"/>
    <w:rsid w:val="00A5479E"/>
    <w:rsid w:val="00A5690D"/>
    <w:rsid w:val="00A604D9"/>
    <w:rsid w:val="00A67952"/>
    <w:rsid w:val="00A72E45"/>
    <w:rsid w:val="00A75D74"/>
    <w:rsid w:val="00A77577"/>
    <w:rsid w:val="00A845C0"/>
    <w:rsid w:val="00A926D8"/>
    <w:rsid w:val="00A97EA7"/>
    <w:rsid w:val="00AA0381"/>
    <w:rsid w:val="00AA307C"/>
    <w:rsid w:val="00AA5EE8"/>
    <w:rsid w:val="00AB184D"/>
    <w:rsid w:val="00AB3A56"/>
    <w:rsid w:val="00AC0407"/>
    <w:rsid w:val="00AC11FD"/>
    <w:rsid w:val="00AC72AE"/>
    <w:rsid w:val="00AD3455"/>
    <w:rsid w:val="00AD4983"/>
    <w:rsid w:val="00AE0D64"/>
    <w:rsid w:val="00AE3891"/>
    <w:rsid w:val="00AE7825"/>
    <w:rsid w:val="00B02AFB"/>
    <w:rsid w:val="00B02BA0"/>
    <w:rsid w:val="00B03673"/>
    <w:rsid w:val="00B03DE2"/>
    <w:rsid w:val="00B07918"/>
    <w:rsid w:val="00B07E14"/>
    <w:rsid w:val="00B15D84"/>
    <w:rsid w:val="00B23A79"/>
    <w:rsid w:val="00B24475"/>
    <w:rsid w:val="00B24EFB"/>
    <w:rsid w:val="00B27E2D"/>
    <w:rsid w:val="00B33330"/>
    <w:rsid w:val="00B34150"/>
    <w:rsid w:val="00B376EE"/>
    <w:rsid w:val="00B3780E"/>
    <w:rsid w:val="00B41F0B"/>
    <w:rsid w:val="00B5012B"/>
    <w:rsid w:val="00B53FB1"/>
    <w:rsid w:val="00B57ED7"/>
    <w:rsid w:val="00B60BE5"/>
    <w:rsid w:val="00B66A56"/>
    <w:rsid w:val="00B70C39"/>
    <w:rsid w:val="00B7554F"/>
    <w:rsid w:val="00B764B4"/>
    <w:rsid w:val="00B77522"/>
    <w:rsid w:val="00B80D49"/>
    <w:rsid w:val="00B8371B"/>
    <w:rsid w:val="00B91F4A"/>
    <w:rsid w:val="00B95534"/>
    <w:rsid w:val="00BA0020"/>
    <w:rsid w:val="00BA09A6"/>
    <w:rsid w:val="00BA27C1"/>
    <w:rsid w:val="00BB1C76"/>
    <w:rsid w:val="00BB6EDD"/>
    <w:rsid w:val="00BB73AD"/>
    <w:rsid w:val="00BB774E"/>
    <w:rsid w:val="00BC6F94"/>
    <w:rsid w:val="00BD1DD3"/>
    <w:rsid w:val="00BD3A69"/>
    <w:rsid w:val="00BD6B7D"/>
    <w:rsid w:val="00BE3B56"/>
    <w:rsid w:val="00BE7F83"/>
    <w:rsid w:val="00BF5103"/>
    <w:rsid w:val="00BF5EEC"/>
    <w:rsid w:val="00BF721A"/>
    <w:rsid w:val="00C00183"/>
    <w:rsid w:val="00C01C4A"/>
    <w:rsid w:val="00C05351"/>
    <w:rsid w:val="00C10527"/>
    <w:rsid w:val="00C10F35"/>
    <w:rsid w:val="00C126AB"/>
    <w:rsid w:val="00C16AB6"/>
    <w:rsid w:val="00C17093"/>
    <w:rsid w:val="00C173D7"/>
    <w:rsid w:val="00C244F9"/>
    <w:rsid w:val="00C27499"/>
    <w:rsid w:val="00C3304E"/>
    <w:rsid w:val="00C351C1"/>
    <w:rsid w:val="00C3526F"/>
    <w:rsid w:val="00C352A0"/>
    <w:rsid w:val="00C437C2"/>
    <w:rsid w:val="00C47AA4"/>
    <w:rsid w:val="00C51553"/>
    <w:rsid w:val="00C51A6C"/>
    <w:rsid w:val="00C553FF"/>
    <w:rsid w:val="00C63B80"/>
    <w:rsid w:val="00C63BFC"/>
    <w:rsid w:val="00C64E96"/>
    <w:rsid w:val="00C67F65"/>
    <w:rsid w:val="00C70518"/>
    <w:rsid w:val="00C713C6"/>
    <w:rsid w:val="00C74368"/>
    <w:rsid w:val="00C74DA2"/>
    <w:rsid w:val="00C763E9"/>
    <w:rsid w:val="00C77A64"/>
    <w:rsid w:val="00C80C55"/>
    <w:rsid w:val="00C81634"/>
    <w:rsid w:val="00C831B0"/>
    <w:rsid w:val="00C85DA0"/>
    <w:rsid w:val="00C901AE"/>
    <w:rsid w:val="00C90C22"/>
    <w:rsid w:val="00C96188"/>
    <w:rsid w:val="00CA248F"/>
    <w:rsid w:val="00CB06EB"/>
    <w:rsid w:val="00CB2E9A"/>
    <w:rsid w:val="00CC0996"/>
    <w:rsid w:val="00CC2D24"/>
    <w:rsid w:val="00CC6555"/>
    <w:rsid w:val="00CC7B25"/>
    <w:rsid w:val="00CD1362"/>
    <w:rsid w:val="00CD5679"/>
    <w:rsid w:val="00CE207B"/>
    <w:rsid w:val="00CF5A83"/>
    <w:rsid w:val="00D0247B"/>
    <w:rsid w:val="00D02ED0"/>
    <w:rsid w:val="00D06DF8"/>
    <w:rsid w:val="00D126FD"/>
    <w:rsid w:val="00D12CCA"/>
    <w:rsid w:val="00D1775A"/>
    <w:rsid w:val="00D26E18"/>
    <w:rsid w:val="00D30A3C"/>
    <w:rsid w:val="00D3503D"/>
    <w:rsid w:val="00D359A2"/>
    <w:rsid w:val="00D51A22"/>
    <w:rsid w:val="00D52826"/>
    <w:rsid w:val="00D56E86"/>
    <w:rsid w:val="00D62E31"/>
    <w:rsid w:val="00D64BC4"/>
    <w:rsid w:val="00D65604"/>
    <w:rsid w:val="00D71720"/>
    <w:rsid w:val="00D76293"/>
    <w:rsid w:val="00D82030"/>
    <w:rsid w:val="00D839A9"/>
    <w:rsid w:val="00D83CE8"/>
    <w:rsid w:val="00D844D6"/>
    <w:rsid w:val="00D8743A"/>
    <w:rsid w:val="00D902CF"/>
    <w:rsid w:val="00D90B63"/>
    <w:rsid w:val="00D90E80"/>
    <w:rsid w:val="00D90FC3"/>
    <w:rsid w:val="00D91722"/>
    <w:rsid w:val="00D925DF"/>
    <w:rsid w:val="00D92BE0"/>
    <w:rsid w:val="00D94811"/>
    <w:rsid w:val="00D9526B"/>
    <w:rsid w:val="00D959C8"/>
    <w:rsid w:val="00DA07BE"/>
    <w:rsid w:val="00DA175C"/>
    <w:rsid w:val="00DA5C8F"/>
    <w:rsid w:val="00DA7DC4"/>
    <w:rsid w:val="00DB1215"/>
    <w:rsid w:val="00DB1FE5"/>
    <w:rsid w:val="00DB2054"/>
    <w:rsid w:val="00DB2BB8"/>
    <w:rsid w:val="00DB2D4D"/>
    <w:rsid w:val="00DC0504"/>
    <w:rsid w:val="00DD4E3F"/>
    <w:rsid w:val="00DE443A"/>
    <w:rsid w:val="00DE4990"/>
    <w:rsid w:val="00DE69D5"/>
    <w:rsid w:val="00DE7DB6"/>
    <w:rsid w:val="00DF06D2"/>
    <w:rsid w:val="00DF0B3A"/>
    <w:rsid w:val="00DF4550"/>
    <w:rsid w:val="00E02206"/>
    <w:rsid w:val="00E051EF"/>
    <w:rsid w:val="00E108D1"/>
    <w:rsid w:val="00E11508"/>
    <w:rsid w:val="00E177E3"/>
    <w:rsid w:val="00E24EF8"/>
    <w:rsid w:val="00E2565B"/>
    <w:rsid w:val="00E272B1"/>
    <w:rsid w:val="00E27F0E"/>
    <w:rsid w:val="00E340E9"/>
    <w:rsid w:val="00E37B51"/>
    <w:rsid w:val="00E416F9"/>
    <w:rsid w:val="00E41A2D"/>
    <w:rsid w:val="00E41D2C"/>
    <w:rsid w:val="00E46DD3"/>
    <w:rsid w:val="00E52FDB"/>
    <w:rsid w:val="00E552C6"/>
    <w:rsid w:val="00E559C8"/>
    <w:rsid w:val="00E66F89"/>
    <w:rsid w:val="00E67D89"/>
    <w:rsid w:val="00E74248"/>
    <w:rsid w:val="00E80863"/>
    <w:rsid w:val="00E810A9"/>
    <w:rsid w:val="00E816DC"/>
    <w:rsid w:val="00E82927"/>
    <w:rsid w:val="00E85158"/>
    <w:rsid w:val="00E8519E"/>
    <w:rsid w:val="00E865DF"/>
    <w:rsid w:val="00E86D17"/>
    <w:rsid w:val="00E90BD5"/>
    <w:rsid w:val="00E93074"/>
    <w:rsid w:val="00EA21A6"/>
    <w:rsid w:val="00EA39E8"/>
    <w:rsid w:val="00EB0E4D"/>
    <w:rsid w:val="00EB1846"/>
    <w:rsid w:val="00EB3222"/>
    <w:rsid w:val="00EB323F"/>
    <w:rsid w:val="00EB4712"/>
    <w:rsid w:val="00EC18FE"/>
    <w:rsid w:val="00EC3FE1"/>
    <w:rsid w:val="00EC5634"/>
    <w:rsid w:val="00ED238A"/>
    <w:rsid w:val="00ED3FF2"/>
    <w:rsid w:val="00ED66EC"/>
    <w:rsid w:val="00EE321E"/>
    <w:rsid w:val="00EE68CD"/>
    <w:rsid w:val="00EF3DBF"/>
    <w:rsid w:val="00EF7E7C"/>
    <w:rsid w:val="00F01A81"/>
    <w:rsid w:val="00F01C52"/>
    <w:rsid w:val="00F0284A"/>
    <w:rsid w:val="00F0452B"/>
    <w:rsid w:val="00F05B93"/>
    <w:rsid w:val="00F07398"/>
    <w:rsid w:val="00F07893"/>
    <w:rsid w:val="00F12601"/>
    <w:rsid w:val="00F13BBC"/>
    <w:rsid w:val="00F14D71"/>
    <w:rsid w:val="00F15DBE"/>
    <w:rsid w:val="00F227C7"/>
    <w:rsid w:val="00F22ACB"/>
    <w:rsid w:val="00F22B32"/>
    <w:rsid w:val="00F23095"/>
    <w:rsid w:val="00F2558E"/>
    <w:rsid w:val="00F26DEB"/>
    <w:rsid w:val="00F30C1F"/>
    <w:rsid w:val="00F35CF4"/>
    <w:rsid w:val="00F366C3"/>
    <w:rsid w:val="00F370F8"/>
    <w:rsid w:val="00F519EF"/>
    <w:rsid w:val="00F55061"/>
    <w:rsid w:val="00F5527D"/>
    <w:rsid w:val="00F60173"/>
    <w:rsid w:val="00F6252B"/>
    <w:rsid w:val="00F6398E"/>
    <w:rsid w:val="00F666A6"/>
    <w:rsid w:val="00F7224B"/>
    <w:rsid w:val="00F7580D"/>
    <w:rsid w:val="00F76075"/>
    <w:rsid w:val="00F76A0A"/>
    <w:rsid w:val="00F85BFD"/>
    <w:rsid w:val="00F86DBC"/>
    <w:rsid w:val="00F91439"/>
    <w:rsid w:val="00F91B7A"/>
    <w:rsid w:val="00F923B2"/>
    <w:rsid w:val="00F9279A"/>
    <w:rsid w:val="00F968CC"/>
    <w:rsid w:val="00F97735"/>
    <w:rsid w:val="00FA3900"/>
    <w:rsid w:val="00FA4EBA"/>
    <w:rsid w:val="00FB4D16"/>
    <w:rsid w:val="00FB5BD9"/>
    <w:rsid w:val="00FC0A21"/>
    <w:rsid w:val="00FC1F71"/>
    <w:rsid w:val="00FC5C67"/>
    <w:rsid w:val="00FD4061"/>
    <w:rsid w:val="00FD41DA"/>
    <w:rsid w:val="00FD5C83"/>
    <w:rsid w:val="00FD6FDD"/>
    <w:rsid w:val="00FD7845"/>
    <w:rsid w:val="00FE09CC"/>
    <w:rsid w:val="00FE1B07"/>
    <w:rsid w:val="00FE4BC2"/>
    <w:rsid w:val="00FE59D7"/>
    <w:rsid w:val="00FF3831"/>
    <w:rsid w:val="00FF4A09"/>
    <w:rsid w:val="00FF4F34"/>
    <w:rsid w:val="00FF7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2ED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791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7918"/>
    <w:rPr>
      <w:rFonts w:ascii="Arial" w:hAnsi="Arial"/>
      <w:b/>
      <w:bCs/>
      <w:color w:val="26282F"/>
      <w:sz w:val="24"/>
      <w:szCs w:val="24"/>
      <w:lang w:bidi="ar-SA"/>
    </w:rPr>
  </w:style>
  <w:style w:type="table" w:styleId="a3">
    <w:name w:val="Table Grid"/>
    <w:basedOn w:val="a1"/>
    <w:rsid w:val="00CD1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603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5">
    <w:name w:val="Hyperlink"/>
    <w:basedOn w:val="a0"/>
    <w:rsid w:val="00D30A3C"/>
    <w:rPr>
      <w:color w:val="0000FF"/>
      <w:u w:val="single"/>
    </w:rPr>
  </w:style>
  <w:style w:type="paragraph" w:styleId="a6">
    <w:name w:val="footer"/>
    <w:basedOn w:val="a"/>
    <w:link w:val="a7"/>
    <w:uiPriority w:val="99"/>
    <w:rsid w:val="00C173D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B07918"/>
    <w:rPr>
      <w:sz w:val="24"/>
      <w:szCs w:val="24"/>
      <w:lang w:val="ru-RU" w:eastAsia="ru-RU" w:bidi="ar-SA"/>
    </w:rPr>
  </w:style>
  <w:style w:type="character" w:styleId="a8">
    <w:name w:val="page number"/>
    <w:basedOn w:val="a0"/>
    <w:rsid w:val="00C173D7"/>
  </w:style>
  <w:style w:type="character" w:customStyle="1" w:styleId="a9">
    <w:name w:val="Верхний колонтитул Знак"/>
    <w:basedOn w:val="a0"/>
    <w:link w:val="aa"/>
    <w:uiPriority w:val="99"/>
    <w:locked/>
    <w:rsid w:val="00B07918"/>
    <w:rPr>
      <w:rFonts w:ascii="Calibri" w:eastAsia="Calibri" w:hAnsi="Calibri"/>
      <w:sz w:val="22"/>
      <w:szCs w:val="22"/>
      <w:lang w:val="ru-RU" w:eastAsia="en-US" w:bidi="ar-SA"/>
    </w:rPr>
  </w:style>
  <w:style w:type="paragraph" w:styleId="aa">
    <w:name w:val="header"/>
    <w:basedOn w:val="a"/>
    <w:link w:val="a9"/>
    <w:uiPriority w:val="99"/>
    <w:rsid w:val="00B0791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Текст выноски Знак"/>
    <w:link w:val="ac"/>
    <w:semiHidden/>
    <w:locked/>
    <w:rsid w:val="00B07918"/>
    <w:rPr>
      <w:rFonts w:ascii="Tahoma" w:eastAsia="Calibri" w:hAnsi="Tahoma" w:cs="Tahoma"/>
      <w:sz w:val="16"/>
      <w:szCs w:val="16"/>
      <w:lang w:bidi="ar-SA"/>
    </w:rPr>
  </w:style>
  <w:style w:type="paragraph" w:styleId="ac">
    <w:name w:val="Balloon Text"/>
    <w:basedOn w:val="a"/>
    <w:link w:val="ab"/>
    <w:semiHidden/>
    <w:rsid w:val="00B07918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rsid w:val="00B0791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d">
    <w:name w:val="Document Map"/>
    <w:basedOn w:val="a"/>
    <w:semiHidden/>
    <w:rsid w:val="00D9526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F14D7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e">
    <w:name w:val="caption"/>
    <w:basedOn w:val="a"/>
    <w:next w:val="a"/>
    <w:unhideWhenUsed/>
    <w:qFormat/>
    <w:rsid w:val="00F666A6"/>
    <w:pPr>
      <w:spacing w:after="200"/>
    </w:pPr>
    <w:rPr>
      <w:b/>
      <w:bCs/>
      <w:color w:val="4F81BD" w:themeColor="accent1"/>
      <w:sz w:val="18"/>
      <w:szCs w:val="18"/>
    </w:rPr>
  </w:style>
  <w:style w:type="character" w:styleId="af">
    <w:name w:val="annotation reference"/>
    <w:basedOn w:val="a0"/>
    <w:rsid w:val="00C05351"/>
    <w:rPr>
      <w:sz w:val="16"/>
      <w:szCs w:val="16"/>
    </w:rPr>
  </w:style>
  <w:style w:type="paragraph" w:styleId="af0">
    <w:name w:val="annotation text"/>
    <w:basedOn w:val="a"/>
    <w:link w:val="af1"/>
    <w:rsid w:val="00C05351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C05351"/>
  </w:style>
  <w:style w:type="paragraph" w:styleId="af2">
    <w:name w:val="annotation subject"/>
    <w:basedOn w:val="af0"/>
    <w:next w:val="af0"/>
    <w:link w:val="af3"/>
    <w:rsid w:val="00C05351"/>
    <w:rPr>
      <w:b/>
      <w:bCs/>
    </w:rPr>
  </w:style>
  <w:style w:type="character" w:customStyle="1" w:styleId="af3">
    <w:name w:val="Тема примечания Знак"/>
    <w:basedOn w:val="af1"/>
    <w:link w:val="af2"/>
    <w:rsid w:val="00C05351"/>
    <w:rPr>
      <w:b/>
      <w:bCs/>
    </w:rPr>
  </w:style>
  <w:style w:type="paragraph" w:styleId="af4">
    <w:name w:val="No Spacing"/>
    <w:uiPriority w:val="1"/>
    <w:qFormat/>
    <w:rsid w:val="006B6995"/>
    <w:rPr>
      <w:rFonts w:eastAsiaTheme="minorHAns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2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file:///C:\Users\User\Desktop\&#1087;&#1088;&#1080;&#1083;&#1086;&#1078;&#1077;&#1085;&#1080;&#1077;%20&#1082;%20&#1076;&#1086;&#1089;&#1090;&#1091;&#1087;&#1086;&#1081;%20&#1089;&#1088;&#1077;&#1076;&#1077;%20&#1085;&#1086;&#1074;&#1086;&#1077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User\Desktop\&#1087;&#1088;&#1080;&#1083;&#1086;&#1078;&#1077;&#1085;&#1080;&#1077;%20&#1082;%20&#1076;&#1086;&#1089;&#1090;&#1091;&#1087;&#1086;&#1081;%20&#1089;&#1088;&#1077;&#1076;&#1077;%20&#1085;&#1086;&#1074;&#1086;&#1077;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\Desktop\&#1087;&#1088;&#1080;&#1083;&#1086;&#1078;&#1077;&#1085;&#1080;&#1077;%20&#1082;%20&#1076;&#1086;&#1089;&#1090;&#1091;&#1087;&#1086;&#1081;%20&#1089;&#1088;&#1077;&#1076;&#1077;%20&#1085;&#1086;&#1074;&#1086;&#1077;.d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gorelova\Desktop\&#1055;&#1086;&#1089;&#1090;&#1072;&#1085;&#1086;&#1074;&#1083;&#1077;&#1085;&#1080;&#1103;%20&#1087;&#1086;%20&#1076;&#1086;&#1089;&#1090;&#1091;&#1087;&#1085;&#1086;&#1081;%20&#1089;&#1088;&#1077;&#1076;&#1077;\&#1087;.170&#1086;&#1090;%2006.03.2018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34529-3A70-4CC7-B312-1E3AA4D87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п.170от 06.03.2018</Template>
  <TotalTime>3</TotalTime>
  <Pages>19</Pages>
  <Words>3400</Words>
  <Characters>33571</Characters>
  <Application>Microsoft Office Word</Application>
  <DocSecurity>0</DocSecurity>
  <Lines>279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Grizli777</Company>
  <LinksUpToDate>false</LinksUpToDate>
  <CharactersWithSpaces>36898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Pogorelova</dc:creator>
  <cp:lastModifiedBy>prognoz2</cp:lastModifiedBy>
  <cp:revision>3</cp:revision>
  <cp:lastPrinted>2018-12-10T07:59:00Z</cp:lastPrinted>
  <dcterms:created xsi:type="dcterms:W3CDTF">2018-12-12T12:12:00Z</dcterms:created>
  <dcterms:modified xsi:type="dcterms:W3CDTF">2019-02-13T07:55:00Z</dcterms:modified>
</cp:coreProperties>
</file>