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90" w:rsidRDefault="00930C90" w:rsidP="00930C90">
      <w:pPr>
        <w:jc w:val="center"/>
        <w:rPr>
          <w:sz w:val="28"/>
        </w:rPr>
      </w:pPr>
    </w:p>
    <w:p w:rsidR="00930C90" w:rsidRDefault="00930C90" w:rsidP="00930C90">
      <w:pPr>
        <w:jc w:val="center"/>
        <w:rPr>
          <w:sz w:val="28"/>
        </w:rPr>
      </w:pPr>
    </w:p>
    <w:p w:rsidR="00930C90" w:rsidRDefault="00930C90" w:rsidP="001A10F2">
      <w:pPr>
        <w:jc w:val="right"/>
        <w:rPr>
          <w:sz w:val="28"/>
        </w:rPr>
      </w:pPr>
    </w:p>
    <w:p w:rsidR="00930C90" w:rsidRDefault="00930C90" w:rsidP="00930C90">
      <w:pPr>
        <w:jc w:val="center"/>
        <w:rPr>
          <w:sz w:val="28"/>
        </w:rPr>
      </w:pPr>
    </w:p>
    <w:p w:rsidR="00930C90" w:rsidRDefault="00930C90" w:rsidP="00930C90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930C90" w:rsidRDefault="00930C90" w:rsidP="00930C90">
      <w:pPr>
        <w:jc w:val="center"/>
        <w:rPr>
          <w:sz w:val="28"/>
        </w:rPr>
      </w:pPr>
      <w:r>
        <w:rPr>
          <w:sz w:val="28"/>
        </w:rPr>
        <w:t>ДУБОВСКОГО РАЙОНА</w:t>
      </w:r>
    </w:p>
    <w:p w:rsidR="00930C90" w:rsidRDefault="00930C90" w:rsidP="00930C90">
      <w:pPr>
        <w:jc w:val="center"/>
        <w:rPr>
          <w:sz w:val="28"/>
        </w:rPr>
      </w:pPr>
      <w:r>
        <w:rPr>
          <w:sz w:val="28"/>
        </w:rPr>
        <w:t>РОСТОВСКОЙ ОБЛАСТИ</w:t>
      </w:r>
    </w:p>
    <w:p w:rsidR="00930C90" w:rsidRDefault="00930C90" w:rsidP="00930C90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930C90" w:rsidRDefault="00930C90" w:rsidP="00930C90">
      <w:pPr>
        <w:jc w:val="center"/>
        <w:rPr>
          <w:sz w:val="28"/>
        </w:rPr>
      </w:pPr>
    </w:p>
    <w:p w:rsidR="00930C90" w:rsidRDefault="00930C90" w:rsidP="001A10F2">
      <w:pPr>
        <w:jc w:val="both"/>
        <w:rPr>
          <w:sz w:val="28"/>
          <w:szCs w:val="28"/>
        </w:rPr>
      </w:pPr>
      <w:r>
        <w:rPr>
          <w:sz w:val="28"/>
          <w:szCs w:val="28"/>
        </w:rPr>
        <w:t>(в редакции  от 30.06.2014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565, от 29.09.2014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824, от 27.11.2014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990, от 29.05.2015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329, от 09.07.2015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392,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30.12.2015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707, от 28.03.2016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119, от 20.07.2016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331, от 29.09.2016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449,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от 08.11.2016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522,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от 30.12.2016 ,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от 22.02.2017 №89, от 29.06.2017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371, от 29.12.2017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909, от 06.03.2018 №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170)</w:t>
      </w:r>
    </w:p>
    <w:p w:rsidR="00930C90" w:rsidRDefault="00930C90" w:rsidP="00930C90">
      <w:pPr>
        <w:rPr>
          <w:sz w:val="28"/>
        </w:rPr>
      </w:pPr>
    </w:p>
    <w:p w:rsidR="00930C90" w:rsidRDefault="00930C90" w:rsidP="00930C90">
      <w:pPr>
        <w:rPr>
          <w:sz w:val="28"/>
        </w:rPr>
      </w:pPr>
      <w:r>
        <w:rPr>
          <w:sz w:val="28"/>
        </w:rPr>
        <w:t xml:space="preserve">от 11.10.2013г.                            </w:t>
      </w:r>
      <w:r>
        <w:rPr>
          <w:sz w:val="28"/>
        </w:rPr>
        <w:tab/>
        <w:t xml:space="preserve"> № 862                                   с. Дубовское</w:t>
      </w:r>
    </w:p>
    <w:p w:rsidR="00930C90" w:rsidRDefault="00930C90" w:rsidP="00930C90">
      <w:pPr>
        <w:jc w:val="center"/>
        <w:rPr>
          <w:sz w:val="28"/>
        </w:rPr>
      </w:pPr>
    </w:p>
    <w:p w:rsidR="00930C90" w:rsidRDefault="00930C90" w:rsidP="00930C90">
      <w:pPr>
        <w:ind w:right="3684"/>
        <w:rPr>
          <w:sz w:val="28"/>
        </w:rPr>
      </w:pPr>
      <w:r>
        <w:rPr>
          <w:sz w:val="28"/>
        </w:rPr>
        <w:t xml:space="preserve">Об утверждении </w:t>
      </w:r>
      <w:proofErr w:type="gramStart"/>
      <w:r>
        <w:rPr>
          <w:sz w:val="28"/>
        </w:rPr>
        <w:t>муниципальной</w:t>
      </w:r>
      <w:proofErr w:type="gramEnd"/>
    </w:p>
    <w:p w:rsidR="00930C90" w:rsidRDefault="00930C90" w:rsidP="00930C90">
      <w:pPr>
        <w:ind w:right="3684"/>
        <w:rPr>
          <w:sz w:val="28"/>
        </w:rPr>
      </w:pPr>
      <w:r>
        <w:rPr>
          <w:sz w:val="28"/>
        </w:rPr>
        <w:t>программы Дубовского района</w:t>
      </w:r>
    </w:p>
    <w:p w:rsidR="00930C90" w:rsidRDefault="00930C90" w:rsidP="00930C90">
      <w:pPr>
        <w:ind w:right="3684"/>
        <w:rPr>
          <w:sz w:val="28"/>
        </w:rPr>
      </w:pPr>
      <w:r>
        <w:rPr>
          <w:sz w:val="28"/>
        </w:rPr>
        <w:t xml:space="preserve">"Доступная среда" </w:t>
      </w:r>
    </w:p>
    <w:p w:rsidR="00930C90" w:rsidRDefault="00930C90" w:rsidP="00930C90">
      <w:pPr>
        <w:ind w:right="3684"/>
        <w:rPr>
          <w:sz w:val="28"/>
        </w:rPr>
      </w:pPr>
    </w:p>
    <w:p w:rsidR="00285538" w:rsidRPr="00F24ED9" w:rsidRDefault="00285538" w:rsidP="0028553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4ED9">
        <w:rPr>
          <w:sz w:val="28"/>
          <w:szCs w:val="28"/>
        </w:rPr>
        <w:t xml:space="preserve">В соответствии с постановлением  Администрации Дубовского района от 12.02.2018 № 125 «Об утверждении Порядка разработки, реализации и оценки эффективности муниципальных программ Дубовского района Ростовской области», постановлением Администрации Дубовского района от 29.08.2013г № 742 «Об утверждении Перечня муниципальных программ Дубовского района» Администрация Дубовского района Ростовской области  </w:t>
      </w:r>
    </w:p>
    <w:p w:rsidR="00285538" w:rsidRPr="00F24ED9" w:rsidRDefault="00285538" w:rsidP="00285538">
      <w:pPr>
        <w:pStyle w:val="ConsPlusTitle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F24ED9">
        <w:rPr>
          <w:rFonts w:ascii="Times New Roman" w:hAnsi="Times New Roman" w:cs="Times New Roman"/>
          <w:sz w:val="28"/>
        </w:rPr>
        <w:t>остановляет</w:t>
      </w:r>
      <w:r>
        <w:rPr>
          <w:rFonts w:ascii="Times New Roman" w:hAnsi="Times New Roman" w:cs="Times New Roman"/>
          <w:sz w:val="28"/>
        </w:rPr>
        <w:t>:</w:t>
      </w:r>
    </w:p>
    <w:p w:rsidR="00930C90" w:rsidRDefault="00930C90" w:rsidP="00930C90">
      <w:pPr>
        <w:ind w:right="-36"/>
        <w:jc w:val="both"/>
        <w:rPr>
          <w:sz w:val="28"/>
        </w:rPr>
      </w:pPr>
    </w:p>
    <w:p w:rsidR="00930C90" w:rsidRDefault="00930C90" w:rsidP="00930C90">
      <w:pPr>
        <w:ind w:right="-36"/>
        <w:jc w:val="both"/>
        <w:rPr>
          <w:sz w:val="28"/>
          <w:szCs w:val="28"/>
        </w:rPr>
      </w:pPr>
      <w:r>
        <w:t xml:space="preserve">             </w:t>
      </w:r>
      <w:r>
        <w:rPr>
          <w:sz w:val="28"/>
          <w:szCs w:val="28"/>
        </w:rPr>
        <w:t xml:space="preserve">1. Утвердить муниципальную программу Дубовского района </w:t>
      </w:r>
      <w:r>
        <w:rPr>
          <w:spacing w:val="-6"/>
          <w:sz w:val="28"/>
          <w:szCs w:val="28"/>
        </w:rPr>
        <w:t>«</w:t>
      </w:r>
      <w:r>
        <w:rPr>
          <w:sz w:val="28"/>
          <w:szCs w:val="28"/>
        </w:rPr>
        <w:t xml:space="preserve">Доступная среда» согласно приложению №1. </w:t>
      </w:r>
    </w:p>
    <w:p w:rsidR="00930C90" w:rsidRDefault="00930C90" w:rsidP="00930C90">
      <w:pPr>
        <w:ind w:right="-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</w:t>
      </w:r>
      <w:r w:rsidR="001A10F2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утратившими силу с 1 января 2014года правовые акты Администрации Дубовского района согласно приложению №2.</w:t>
      </w:r>
    </w:p>
    <w:p w:rsidR="00930C90" w:rsidRDefault="00930C90" w:rsidP="00930C90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 Главы Администрации Дубовского района по социальным вопросам Спиридонову Л.А.</w:t>
      </w:r>
    </w:p>
    <w:p w:rsidR="00930C90" w:rsidRDefault="00930C90" w:rsidP="00930C90">
      <w:pPr>
        <w:jc w:val="both"/>
        <w:rPr>
          <w:sz w:val="28"/>
          <w:szCs w:val="28"/>
        </w:rPr>
      </w:pP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 xml:space="preserve">       </w:t>
      </w: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>Дубовского района</w:t>
      </w:r>
      <w:r>
        <w:rPr>
          <w:sz w:val="28"/>
        </w:rPr>
        <w:tab/>
        <w:t xml:space="preserve">                                                 </w:t>
      </w:r>
      <w:r w:rsidR="001A10F2">
        <w:rPr>
          <w:sz w:val="28"/>
        </w:rPr>
        <w:t xml:space="preserve">   </w:t>
      </w:r>
      <w:r>
        <w:rPr>
          <w:sz w:val="28"/>
        </w:rPr>
        <w:t>В.Ф. Колесниченко</w:t>
      </w:r>
    </w:p>
    <w:p w:rsidR="00930C90" w:rsidRDefault="00930C90" w:rsidP="00930C90">
      <w:pPr>
        <w:jc w:val="both"/>
        <w:rPr>
          <w:sz w:val="28"/>
        </w:rPr>
      </w:pP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>Верно:</w:t>
      </w: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>Управляющий  делами</w:t>
      </w:r>
    </w:p>
    <w:p w:rsidR="00930C90" w:rsidRDefault="00930C90" w:rsidP="00930C90">
      <w:pPr>
        <w:jc w:val="both"/>
        <w:rPr>
          <w:sz w:val="28"/>
        </w:rPr>
      </w:pPr>
      <w:r>
        <w:rPr>
          <w:sz w:val="28"/>
        </w:rPr>
        <w:t>Администрации Дубовского района                               Н.В.</w:t>
      </w:r>
      <w:r w:rsidR="001A10F2">
        <w:rPr>
          <w:sz w:val="28"/>
        </w:rPr>
        <w:t xml:space="preserve"> </w:t>
      </w:r>
      <w:r>
        <w:rPr>
          <w:sz w:val="28"/>
        </w:rPr>
        <w:t>Мищенко</w:t>
      </w:r>
    </w:p>
    <w:p w:rsidR="00930C90" w:rsidRDefault="00930C90" w:rsidP="00930C90">
      <w:pPr>
        <w:ind w:firstLine="708"/>
        <w:jc w:val="both"/>
        <w:rPr>
          <w:sz w:val="28"/>
        </w:rPr>
      </w:pPr>
    </w:p>
    <w:p w:rsidR="00930C90" w:rsidRDefault="00930C90" w:rsidP="00930C90">
      <w:pPr>
        <w:ind w:firstLine="708"/>
        <w:jc w:val="both"/>
        <w:rPr>
          <w:sz w:val="28"/>
        </w:rPr>
      </w:pPr>
    </w:p>
    <w:p w:rsidR="00930C90" w:rsidRDefault="00930C90" w:rsidP="00930C90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Постановление вносит                            </w:t>
      </w:r>
    </w:p>
    <w:p w:rsidR="00930C90" w:rsidRDefault="00930C90" w:rsidP="00930C90">
      <w:pPr>
        <w:jc w:val="both"/>
        <w:rPr>
          <w:sz w:val="16"/>
          <w:szCs w:val="16"/>
        </w:rPr>
      </w:pPr>
      <w:r>
        <w:rPr>
          <w:sz w:val="16"/>
          <w:szCs w:val="16"/>
        </w:rPr>
        <w:t>управление социальной защиты населения</w:t>
      </w:r>
    </w:p>
    <w:p w:rsidR="00930C90" w:rsidRDefault="00930C90" w:rsidP="00930C90">
      <w:pPr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Администрации Дубовского района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</w:p>
    <w:p w:rsidR="00930C90" w:rsidRDefault="00930C90" w:rsidP="00930C90">
      <w:pPr>
        <w:ind w:right="4"/>
        <w:jc w:val="center"/>
        <w:rPr>
          <w:sz w:val="28"/>
          <w:szCs w:val="28"/>
        </w:rPr>
      </w:pPr>
    </w:p>
    <w:p w:rsidR="00930C90" w:rsidRDefault="001A10F2" w:rsidP="00930C90">
      <w:pPr>
        <w:ind w:left="5670" w:right="4"/>
        <w:jc w:val="right"/>
        <w:outlineLvl w:val="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930C90">
        <w:rPr>
          <w:sz w:val="28"/>
          <w:szCs w:val="28"/>
        </w:rPr>
        <w:t>«Приложение №1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Дубовского района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Ростовской области</w:t>
      </w:r>
    </w:p>
    <w:p w:rsidR="00930C90" w:rsidRDefault="00930C90" w:rsidP="00930C90">
      <w:pPr>
        <w:ind w:right="4"/>
        <w:jc w:val="right"/>
        <w:rPr>
          <w:sz w:val="28"/>
          <w:szCs w:val="28"/>
        </w:rPr>
      </w:pPr>
      <w:r>
        <w:rPr>
          <w:sz w:val="28"/>
          <w:szCs w:val="28"/>
        </w:rPr>
        <w:t>от   11.10.2013 №862</w:t>
      </w:r>
    </w:p>
    <w:p w:rsidR="00930C90" w:rsidRDefault="00930C90" w:rsidP="00930C90">
      <w:pPr>
        <w:ind w:left="6521"/>
        <w:rPr>
          <w:sz w:val="28"/>
          <w:szCs w:val="28"/>
        </w:rPr>
      </w:pPr>
    </w:p>
    <w:p w:rsidR="006C26A3" w:rsidRPr="00D82030" w:rsidRDefault="000E2954" w:rsidP="00FE09CC">
      <w:pPr>
        <w:ind w:left="6521"/>
        <w:jc w:val="right"/>
        <w:rPr>
          <w:sz w:val="28"/>
          <w:szCs w:val="28"/>
        </w:rPr>
      </w:pPr>
      <w:r w:rsidRPr="00D8203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6048B" w:rsidRPr="00D8203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0F5F" w:rsidRDefault="009B0F5F" w:rsidP="00FE09CC">
      <w:pPr>
        <w:ind w:left="6521"/>
        <w:jc w:val="right"/>
      </w:pPr>
    </w:p>
    <w:p w:rsidR="00FD4061" w:rsidRDefault="00FD4061" w:rsidP="00237F13">
      <w:pPr>
        <w:ind w:left="6521"/>
        <w:rPr>
          <w:sz w:val="28"/>
          <w:szCs w:val="28"/>
        </w:rPr>
      </w:pPr>
    </w:p>
    <w:p w:rsidR="00FD4061" w:rsidRPr="00CD1362" w:rsidRDefault="00FD4061" w:rsidP="00237F13">
      <w:pPr>
        <w:ind w:left="6521"/>
        <w:rPr>
          <w:sz w:val="28"/>
          <w:szCs w:val="28"/>
        </w:rPr>
      </w:pPr>
    </w:p>
    <w:p w:rsidR="00CD1362" w:rsidRPr="00CD1362" w:rsidRDefault="00582903" w:rsidP="00FE0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</w:t>
      </w:r>
      <w:r w:rsidR="00CD1362" w:rsidRPr="00CD13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CD1362" w:rsidRPr="00CD1362">
        <w:rPr>
          <w:b/>
          <w:sz w:val="28"/>
          <w:szCs w:val="28"/>
        </w:rPr>
        <w:t>ПРОГРАММА</w:t>
      </w:r>
      <w:r>
        <w:rPr>
          <w:b/>
          <w:sz w:val="28"/>
          <w:szCs w:val="28"/>
        </w:rPr>
        <w:t xml:space="preserve">  ДУБОВСКОГО РАЙОНА</w:t>
      </w:r>
    </w:p>
    <w:p w:rsidR="00CD1362" w:rsidRDefault="00CD1362" w:rsidP="00FE09CC">
      <w:pPr>
        <w:jc w:val="center"/>
        <w:rPr>
          <w:b/>
          <w:sz w:val="28"/>
          <w:szCs w:val="28"/>
        </w:rPr>
      </w:pPr>
      <w:r w:rsidRPr="00CD1362">
        <w:rPr>
          <w:b/>
          <w:sz w:val="28"/>
          <w:szCs w:val="28"/>
        </w:rPr>
        <w:t>«ДОСТУПНАЯ СРЕДА</w:t>
      </w:r>
      <w:r w:rsidR="00582903">
        <w:rPr>
          <w:b/>
          <w:sz w:val="28"/>
          <w:szCs w:val="28"/>
        </w:rPr>
        <w:t>»</w:t>
      </w:r>
    </w:p>
    <w:p w:rsidR="00EC403C" w:rsidRDefault="00EC403C" w:rsidP="00FE09CC">
      <w:pPr>
        <w:jc w:val="center"/>
        <w:rPr>
          <w:b/>
          <w:sz w:val="28"/>
          <w:szCs w:val="28"/>
        </w:rPr>
      </w:pPr>
    </w:p>
    <w:p w:rsidR="00EC403C" w:rsidRDefault="00EC403C" w:rsidP="00150E41">
      <w:pPr>
        <w:jc w:val="center"/>
        <w:outlineLvl w:val="0"/>
        <w:rPr>
          <w:sz w:val="28"/>
          <w:szCs w:val="28"/>
        </w:rPr>
      </w:pPr>
    </w:p>
    <w:p w:rsidR="00FF3831" w:rsidRPr="00CD1362" w:rsidRDefault="00CD1362" w:rsidP="00150E41">
      <w:pPr>
        <w:jc w:val="center"/>
        <w:outlineLvl w:val="0"/>
        <w:rPr>
          <w:sz w:val="28"/>
          <w:szCs w:val="28"/>
        </w:rPr>
      </w:pPr>
      <w:r w:rsidRPr="00CD1362">
        <w:rPr>
          <w:sz w:val="28"/>
          <w:szCs w:val="28"/>
        </w:rPr>
        <w:t>ПАСПОРТ</w:t>
      </w:r>
    </w:p>
    <w:p w:rsidR="00CD1362" w:rsidRPr="00CD1362" w:rsidRDefault="00582903" w:rsidP="00FE09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</w:t>
      </w:r>
      <w:r w:rsidR="00CD1362" w:rsidRPr="00CD1362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 ДУБОВСКОГО РАЙОНА</w:t>
      </w:r>
    </w:p>
    <w:p w:rsidR="00276769" w:rsidRDefault="00CD1362" w:rsidP="00FE09CC">
      <w:pPr>
        <w:jc w:val="center"/>
        <w:rPr>
          <w:sz w:val="28"/>
          <w:szCs w:val="28"/>
        </w:rPr>
      </w:pPr>
      <w:r w:rsidRPr="00CD1362">
        <w:rPr>
          <w:sz w:val="28"/>
          <w:szCs w:val="28"/>
        </w:rPr>
        <w:t>«ДОСТУПНАЯ СРЕДА»</w:t>
      </w:r>
    </w:p>
    <w:p w:rsidR="00EC403C" w:rsidRDefault="00EC403C" w:rsidP="00FE09CC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660"/>
        <w:gridCol w:w="6910"/>
      </w:tblGrid>
      <w:tr w:rsidR="00FE1B07" w:rsidRPr="0037799B" w:rsidTr="005370DB">
        <w:tc>
          <w:tcPr>
            <w:tcW w:w="2660" w:type="dxa"/>
          </w:tcPr>
          <w:p w:rsidR="00787BCB" w:rsidRDefault="00FE1B07" w:rsidP="005370DB">
            <w:pPr>
              <w:rPr>
                <w:sz w:val="28"/>
                <w:szCs w:val="28"/>
              </w:rPr>
            </w:pPr>
            <w:r w:rsidRPr="0037799B">
              <w:rPr>
                <w:sz w:val="28"/>
                <w:szCs w:val="28"/>
              </w:rPr>
              <w:t xml:space="preserve">Наименование </w:t>
            </w:r>
            <w:r w:rsidR="00FA3900">
              <w:rPr>
                <w:sz w:val="28"/>
                <w:szCs w:val="28"/>
              </w:rPr>
              <w:t>муниципальной п</w:t>
            </w:r>
            <w:r w:rsidRPr="0037799B">
              <w:rPr>
                <w:sz w:val="28"/>
                <w:szCs w:val="28"/>
              </w:rPr>
              <w:t>рограммы</w:t>
            </w:r>
          </w:p>
          <w:p w:rsidR="00FE1B07" w:rsidRPr="0037799B" w:rsidRDefault="0031317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Дубовского района</w:t>
            </w:r>
          </w:p>
        </w:tc>
        <w:tc>
          <w:tcPr>
            <w:tcW w:w="6910" w:type="dxa"/>
          </w:tcPr>
          <w:p w:rsidR="00FE1B07" w:rsidRPr="0037799B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1059">
              <w:rPr>
                <w:sz w:val="28"/>
                <w:szCs w:val="28"/>
              </w:rPr>
              <w:t>м</w:t>
            </w:r>
            <w:r w:rsidR="00582903">
              <w:rPr>
                <w:sz w:val="28"/>
                <w:szCs w:val="28"/>
              </w:rPr>
              <w:t xml:space="preserve">униципальная </w:t>
            </w:r>
            <w:r w:rsidR="00A926D8">
              <w:rPr>
                <w:sz w:val="28"/>
                <w:szCs w:val="28"/>
              </w:rPr>
              <w:t>п</w:t>
            </w:r>
            <w:r w:rsidR="00582903">
              <w:rPr>
                <w:sz w:val="28"/>
                <w:szCs w:val="28"/>
              </w:rPr>
              <w:t>рограмма Дубовского района</w:t>
            </w:r>
            <w:r w:rsidR="00FE1B07" w:rsidRPr="0037799B">
              <w:rPr>
                <w:sz w:val="28"/>
                <w:szCs w:val="28"/>
              </w:rPr>
              <w:t xml:space="preserve"> «Доступная среда» (далее </w:t>
            </w:r>
            <w:r w:rsidR="007A1059">
              <w:rPr>
                <w:sz w:val="28"/>
                <w:szCs w:val="28"/>
              </w:rPr>
              <w:t>п</w:t>
            </w:r>
            <w:r w:rsidR="00FE1B07" w:rsidRPr="0037799B">
              <w:rPr>
                <w:sz w:val="28"/>
                <w:szCs w:val="28"/>
              </w:rPr>
              <w:t>рограмма)</w:t>
            </w:r>
          </w:p>
        </w:tc>
      </w:tr>
      <w:tr w:rsidR="00FE1B07" w:rsidRPr="0037799B" w:rsidTr="005370DB">
        <w:tc>
          <w:tcPr>
            <w:tcW w:w="2660" w:type="dxa"/>
          </w:tcPr>
          <w:p w:rsidR="00EE321E" w:rsidRPr="0037799B" w:rsidRDefault="00030825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  <w:r w:rsidR="00D90FC3">
              <w:rPr>
                <w:sz w:val="28"/>
                <w:szCs w:val="28"/>
              </w:rPr>
              <w:t xml:space="preserve"> </w:t>
            </w:r>
            <w:r w:rsidR="003C6BCB">
              <w:rPr>
                <w:sz w:val="28"/>
                <w:szCs w:val="28"/>
              </w:rPr>
              <w:t xml:space="preserve">муниципальной </w:t>
            </w:r>
            <w:r w:rsidR="00BF5103">
              <w:rPr>
                <w:sz w:val="28"/>
                <w:szCs w:val="28"/>
              </w:rPr>
              <w:t>п</w:t>
            </w:r>
            <w:r w:rsidR="00D90FC3">
              <w:rPr>
                <w:sz w:val="28"/>
                <w:szCs w:val="28"/>
              </w:rPr>
              <w:t>р</w:t>
            </w:r>
            <w:r w:rsidR="001336AF">
              <w:rPr>
                <w:sz w:val="28"/>
                <w:szCs w:val="28"/>
              </w:rPr>
              <w:t>ограммы</w:t>
            </w:r>
          </w:p>
        </w:tc>
        <w:tc>
          <w:tcPr>
            <w:tcW w:w="6910" w:type="dxa"/>
          </w:tcPr>
          <w:p w:rsidR="00FE1B07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13178">
              <w:rPr>
                <w:sz w:val="28"/>
                <w:szCs w:val="28"/>
              </w:rPr>
              <w:t xml:space="preserve">Управление социальной </w:t>
            </w:r>
            <w:proofErr w:type="gramStart"/>
            <w:r w:rsidR="00313178">
              <w:rPr>
                <w:sz w:val="28"/>
                <w:szCs w:val="28"/>
              </w:rPr>
              <w:t>защиты</w:t>
            </w:r>
            <w:r>
              <w:rPr>
                <w:sz w:val="28"/>
                <w:szCs w:val="28"/>
              </w:rPr>
              <w:t xml:space="preserve"> </w:t>
            </w:r>
            <w:r w:rsidR="00313178">
              <w:rPr>
                <w:sz w:val="28"/>
                <w:szCs w:val="28"/>
              </w:rPr>
              <w:t>населения</w:t>
            </w:r>
            <w:r w:rsidR="00BB774E">
              <w:rPr>
                <w:sz w:val="28"/>
                <w:szCs w:val="28"/>
              </w:rPr>
              <w:t xml:space="preserve"> </w:t>
            </w:r>
            <w:r w:rsidR="00FE1B07" w:rsidRPr="0037799B">
              <w:rPr>
                <w:sz w:val="28"/>
                <w:szCs w:val="28"/>
              </w:rPr>
              <w:t>Администраци</w:t>
            </w:r>
            <w:r w:rsidR="00BB774E">
              <w:rPr>
                <w:sz w:val="28"/>
                <w:szCs w:val="28"/>
              </w:rPr>
              <w:t>и</w:t>
            </w:r>
            <w:r w:rsidR="00FE1B07" w:rsidRPr="0037799B">
              <w:rPr>
                <w:sz w:val="28"/>
                <w:szCs w:val="28"/>
              </w:rPr>
              <w:t xml:space="preserve"> </w:t>
            </w:r>
            <w:r w:rsidR="006876F4">
              <w:rPr>
                <w:sz w:val="28"/>
                <w:szCs w:val="28"/>
              </w:rPr>
              <w:t xml:space="preserve"> </w:t>
            </w:r>
            <w:r w:rsidR="00FE1B07" w:rsidRPr="0037799B">
              <w:rPr>
                <w:sz w:val="28"/>
                <w:szCs w:val="28"/>
              </w:rPr>
              <w:t>Дубовского района</w:t>
            </w:r>
            <w:r>
              <w:rPr>
                <w:sz w:val="28"/>
                <w:szCs w:val="28"/>
              </w:rPr>
              <w:t xml:space="preserve"> Ростовской области</w:t>
            </w:r>
            <w:proofErr w:type="gramEnd"/>
          </w:p>
          <w:p w:rsidR="00BB774E" w:rsidRPr="0037799B" w:rsidRDefault="00BB774E" w:rsidP="00FE09CC">
            <w:pPr>
              <w:jc w:val="both"/>
              <w:rPr>
                <w:sz w:val="28"/>
                <w:szCs w:val="28"/>
              </w:rPr>
            </w:pPr>
          </w:p>
        </w:tc>
      </w:tr>
      <w:tr w:rsidR="00EE321E" w:rsidRPr="0037799B" w:rsidTr="00033D6B">
        <w:trPr>
          <w:trHeight w:val="986"/>
        </w:trPr>
        <w:tc>
          <w:tcPr>
            <w:tcW w:w="2660" w:type="dxa"/>
          </w:tcPr>
          <w:p w:rsidR="009A7A67" w:rsidRDefault="00EE321E" w:rsidP="00744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="003C6BCB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программы</w:t>
            </w:r>
          </w:p>
          <w:p w:rsidR="00744DB2" w:rsidRDefault="00744DB2" w:rsidP="00744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910" w:type="dxa"/>
          </w:tcPr>
          <w:p w:rsidR="00FD4061" w:rsidRDefault="005370DB" w:rsidP="00744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E321E">
              <w:rPr>
                <w:sz w:val="28"/>
                <w:szCs w:val="28"/>
              </w:rPr>
              <w:t>отсутствуют</w:t>
            </w:r>
          </w:p>
          <w:p w:rsidR="00744DB2" w:rsidRDefault="00744DB2" w:rsidP="00744DB2">
            <w:pPr>
              <w:jc w:val="both"/>
              <w:rPr>
                <w:sz w:val="28"/>
                <w:szCs w:val="28"/>
              </w:rPr>
            </w:pPr>
          </w:p>
          <w:p w:rsidR="00744DB2" w:rsidRDefault="00744DB2" w:rsidP="00744DB2">
            <w:pPr>
              <w:jc w:val="both"/>
              <w:rPr>
                <w:sz w:val="28"/>
                <w:szCs w:val="28"/>
              </w:rPr>
            </w:pPr>
          </w:p>
          <w:p w:rsidR="00744DB2" w:rsidRDefault="00744DB2" w:rsidP="00744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Дубовский районный отдел образования;</w:t>
            </w:r>
          </w:p>
          <w:p w:rsidR="00744DB2" w:rsidRDefault="00744DB2" w:rsidP="00744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муниципальное бюджетное учреждение здравоохранения  «Центральная районная больница»;</w:t>
            </w:r>
          </w:p>
          <w:p w:rsidR="00744DB2" w:rsidRDefault="00744DB2" w:rsidP="00744DB2">
            <w:pPr>
              <w:jc w:val="both"/>
              <w:rPr>
                <w:sz w:val="28"/>
                <w:szCs w:val="28"/>
              </w:rPr>
            </w:pPr>
          </w:p>
        </w:tc>
      </w:tr>
      <w:tr w:rsidR="00FE1B07" w:rsidRPr="0037799B" w:rsidTr="00744DB2">
        <w:trPr>
          <w:trHeight w:val="1989"/>
        </w:trPr>
        <w:tc>
          <w:tcPr>
            <w:tcW w:w="2660" w:type="dxa"/>
          </w:tcPr>
          <w:p w:rsidR="00FE1B07" w:rsidRDefault="00FE1B07" w:rsidP="005370DB">
            <w:pPr>
              <w:rPr>
                <w:sz w:val="28"/>
                <w:szCs w:val="28"/>
              </w:rPr>
            </w:pPr>
          </w:p>
          <w:p w:rsidR="00382EE8" w:rsidRDefault="00382EE8" w:rsidP="005370DB">
            <w:pPr>
              <w:rPr>
                <w:sz w:val="28"/>
                <w:szCs w:val="28"/>
              </w:rPr>
            </w:pPr>
          </w:p>
          <w:p w:rsidR="00382EE8" w:rsidRPr="0037799B" w:rsidRDefault="00382EE8" w:rsidP="005370DB">
            <w:pPr>
              <w:rPr>
                <w:sz w:val="28"/>
                <w:szCs w:val="28"/>
              </w:rPr>
            </w:pPr>
          </w:p>
        </w:tc>
        <w:tc>
          <w:tcPr>
            <w:tcW w:w="6910" w:type="dxa"/>
          </w:tcPr>
          <w:p w:rsidR="00562FF2" w:rsidRDefault="00665815" w:rsidP="00537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муниципальное бюджетное учреждение Дубовского района «Центр социального обслуживания граждан пожилого возраста и инвалидов»</w:t>
            </w:r>
            <w:r w:rsidR="006876F4">
              <w:rPr>
                <w:sz w:val="28"/>
                <w:szCs w:val="28"/>
              </w:rPr>
              <w:t>;</w:t>
            </w:r>
          </w:p>
          <w:p w:rsidR="006876F4" w:rsidRDefault="004C5B7A" w:rsidP="005370DB">
            <w:pPr>
              <w:ind w:left="-108" w:firstLine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муниципальное бюджетное учреждение культуры</w:t>
            </w:r>
          </w:p>
          <w:p w:rsidR="00FF3831" w:rsidRPr="0037799B" w:rsidRDefault="004C5B7A" w:rsidP="005370DB">
            <w:pPr>
              <w:ind w:left="34" w:hanging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центральная районная </w:t>
            </w:r>
            <w:r w:rsidR="006876F4">
              <w:rPr>
                <w:sz w:val="28"/>
                <w:szCs w:val="28"/>
              </w:rPr>
              <w:t xml:space="preserve"> б</w:t>
            </w:r>
            <w:r>
              <w:rPr>
                <w:sz w:val="28"/>
                <w:szCs w:val="28"/>
              </w:rPr>
              <w:t>иблиотека»</w:t>
            </w:r>
          </w:p>
        </w:tc>
      </w:tr>
      <w:tr w:rsidR="00EE321E" w:rsidRPr="0037799B" w:rsidTr="005370DB">
        <w:tc>
          <w:tcPr>
            <w:tcW w:w="2660" w:type="dxa"/>
          </w:tcPr>
          <w:p w:rsidR="00EE321E" w:rsidRDefault="00EE321E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  <w:r w:rsidR="003C6BCB">
              <w:rPr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910" w:type="dxa"/>
          </w:tcPr>
          <w:p w:rsidR="00AD3455" w:rsidRDefault="00600ECC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D3455">
              <w:rPr>
                <w:sz w:val="28"/>
                <w:szCs w:val="28"/>
              </w:rPr>
              <w:t xml:space="preserve"> «</w:t>
            </w:r>
            <w:r w:rsidR="004730F2">
              <w:rPr>
                <w:sz w:val="28"/>
                <w:szCs w:val="28"/>
              </w:rPr>
              <w:t>Адаптация приоритетных объектов социальной</w:t>
            </w:r>
            <w:r w:rsidR="004C0488">
              <w:rPr>
                <w:sz w:val="28"/>
                <w:szCs w:val="28"/>
              </w:rPr>
              <w:t xml:space="preserve"> т</w:t>
            </w:r>
            <w:r w:rsidR="003E1848">
              <w:rPr>
                <w:sz w:val="28"/>
                <w:szCs w:val="28"/>
              </w:rPr>
              <w:t>ранспортной</w:t>
            </w:r>
            <w:r w:rsidR="004C0488">
              <w:rPr>
                <w:sz w:val="28"/>
                <w:szCs w:val="28"/>
              </w:rPr>
              <w:t xml:space="preserve"> </w:t>
            </w:r>
            <w:r w:rsidR="004C5B7A">
              <w:rPr>
                <w:sz w:val="28"/>
                <w:szCs w:val="28"/>
              </w:rPr>
              <w:t xml:space="preserve">и инженерной </w:t>
            </w:r>
            <w:r w:rsidR="004730F2">
              <w:rPr>
                <w:sz w:val="28"/>
                <w:szCs w:val="28"/>
              </w:rPr>
              <w:t>инфраструктуры</w:t>
            </w:r>
            <w:r w:rsidR="004C0488">
              <w:rPr>
                <w:sz w:val="28"/>
                <w:szCs w:val="28"/>
              </w:rPr>
              <w:t xml:space="preserve"> </w:t>
            </w:r>
            <w:r w:rsidR="00135F3D">
              <w:rPr>
                <w:sz w:val="28"/>
                <w:szCs w:val="28"/>
              </w:rPr>
              <w:t>для беспрепятст</w:t>
            </w:r>
            <w:r w:rsidR="004C0488">
              <w:rPr>
                <w:sz w:val="28"/>
                <w:szCs w:val="28"/>
              </w:rPr>
              <w:t>в</w:t>
            </w:r>
            <w:r w:rsidR="00135F3D">
              <w:rPr>
                <w:sz w:val="28"/>
                <w:szCs w:val="28"/>
              </w:rPr>
              <w:t>енного</w:t>
            </w:r>
            <w:r w:rsidR="004C0488">
              <w:rPr>
                <w:sz w:val="28"/>
                <w:szCs w:val="28"/>
              </w:rPr>
              <w:t xml:space="preserve"> </w:t>
            </w:r>
            <w:r w:rsidR="00135F3D">
              <w:rPr>
                <w:sz w:val="28"/>
                <w:szCs w:val="28"/>
              </w:rPr>
              <w:t xml:space="preserve"> доступа и получения услуг инвалидами и другими </w:t>
            </w:r>
            <w:proofErr w:type="spellStart"/>
            <w:r w:rsidR="00135F3D">
              <w:rPr>
                <w:sz w:val="28"/>
                <w:szCs w:val="28"/>
              </w:rPr>
              <w:t>маломобильными</w:t>
            </w:r>
            <w:proofErr w:type="spellEnd"/>
            <w:r w:rsidR="00135F3D">
              <w:rPr>
                <w:sz w:val="28"/>
                <w:szCs w:val="28"/>
              </w:rPr>
              <w:t xml:space="preserve"> группами </w:t>
            </w:r>
            <w:r w:rsidR="00135F3D">
              <w:rPr>
                <w:sz w:val="28"/>
                <w:szCs w:val="28"/>
              </w:rPr>
              <w:lastRenderedPageBreak/>
              <w:t>населения</w:t>
            </w:r>
            <w:r w:rsidR="00AD3455">
              <w:rPr>
                <w:sz w:val="28"/>
                <w:szCs w:val="28"/>
              </w:rPr>
              <w:t>»</w:t>
            </w:r>
          </w:p>
          <w:p w:rsidR="00FF3831" w:rsidRDefault="00600ECC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AD345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Социальная интеграция инвалидов и других </w:t>
            </w:r>
          </w:p>
          <w:p w:rsidR="0024004B" w:rsidRDefault="00600ECC" w:rsidP="00FF383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в общество</w:t>
            </w:r>
            <w:r w:rsidR="00AD3455">
              <w:rPr>
                <w:sz w:val="28"/>
                <w:szCs w:val="28"/>
              </w:rPr>
              <w:t>»</w:t>
            </w:r>
          </w:p>
        </w:tc>
      </w:tr>
      <w:tr w:rsidR="00135F3D" w:rsidRPr="0037799B" w:rsidTr="005370DB">
        <w:tc>
          <w:tcPr>
            <w:tcW w:w="2660" w:type="dxa"/>
          </w:tcPr>
          <w:p w:rsidR="00EC403C" w:rsidRDefault="00EC403C" w:rsidP="005370DB">
            <w:pPr>
              <w:rPr>
                <w:sz w:val="28"/>
                <w:szCs w:val="28"/>
              </w:rPr>
            </w:pPr>
          </w:p>
          <w:p w:rsidR="00787BCB" w:rsidRDefault="00135F3D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</w:t>
            </w:r>
          </w:p>
          <w:p w:rsidR="00135F3D" w:rsidRDefault="00135F3D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инструменты </w:t>
            </w:r>
            <w:r w:rsidR="003C6BCB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910" w:type="dxa"/>
          </w:tcPr>
          <w:p w:rsidR="00135F3D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35F3D">
              <w:rPr>
                <w:sz w:val="28"/>
                <w:szCs w:val="28"/>
              </w:rPr>
              <w:t>отсутствуют</w:t>
            </w:r>
          </w:p>
        </w:tc>
      </w:tr>
      <w:tr w:rsidR="004456C7" w:rsidRPr="0037799B" w:rsidTr="005370DB">
        <w:tc>
          <w:tcPr>
            <w:tcW w:w="2660" w:type="dxa"/>
          </w:tcPr>
          <w:p w:rsidR="00787BCB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Цель</w:t>
            </w:r>
          </w:p>
          <w:p w:rsidR="004456C7" w:rsidRPr="00203DC1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910" w:type="dxa"/>
          </w:tcPr>
          <w:p w:rsidR="004456C7" w:rsidRDefault="004456C7" w:rsidP="00744DB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создание </w:t>
            </w:r>
            <w:proofErr w:type="spellStart"/>
            <w:r>
              <w:rPr>
                <w:sz w:val="28"/>
                <w:szCs w:val="28"/>
              </w:rPr>
              <w:t>безбарьерной</w:t>
            </w:r>
            <w:proofErr w:type="spellEnd"/>
            <w:r>
              <w:rPr>
                <w:sz w:val="28"/>
                <w:szCs w:val="28"/>
              </w:rPr>
              <w:t xml:space="preserve"> среды в приоритетных объектах социальной, транспортной и инженерной инфраструктуры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</w:t>
            </w:r>
          </w:p>
        </w:tc>
      </w:tr>
      <w:tr w:rsidR="004456C7" w:rsidRPr="0037799B" w:rsidTr="005370DB">
        <w:tc>
          <w:tcPr>
            <w:tcW w:w="2660" w:type="dxa"/>
          </w:tcPr>
          <w:p w:rsidR="00787BCB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Задачи</w:t>
            </w:r>
          </w:p>
          <w:p w:rsidR="004456C7" w:rsidRPr="00203DC1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910" w:type="dxa"/>
          </w:tcPr>
          <w:p w:rsidR="0024004B" w:rsidRPr="00203DC1" w:rsidRDefault="004456C7" w:rsidP="00744DB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оценка состояния и повышение уровня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</w:t>
            </w:r>
          </w:p>
        </w:tc>
      </w:tr>
      <w:tr w:rsidR="004456C7" w:rsidRPr="0037799B" w:rsidTr="005370DB">
        <w:tc>
          <w:tcPr>
            <w:tcW w:w="2660" w:type="dxa"/>
          </w:tcPr>
          <w:p w:rsidR="00787BCB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Целевые</w:t>
            </w:r>
          </w:p>
          <w:p w:rsidR="004456C7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индикаторы</w:t>
            </w:r>
          </w:p>
          <w:p w:rsidR="004456C7" w:rsidRPr="00203DC1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и показатели</w:t>
            </w:r>
            <w:r>
              <w:rPr>
                <w:sz w:val="28"/>
                <w:szCs w:val="28"/>
              </w:rPr>
              <w:t xml:space="preserve"> муниципальной</w:t>
            </w:r>
            <w:r w:rsidRPr="00203DC1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910" w:type="dxa"/>
          </w:tcPr>
          <w:p w:rsidR="004456C7" w:rsidRDefault="004456C7" w:rsidP="00FE4BC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доля инвалидов, положительно оценивающих уровень доступности приоритетных объектов социальной инфраструктуры и услуг в приоритетных  сферах жизнедеятельности, в общей </w:t>
            </w:r>
            <w:proofErr w:type="gramStart"/>
            <w:r>
              <w:rPr>
                <w:sz w:val="28"/>
                <w:szCs w:val="28"/>
              </w:rPr>
              <w:t>численности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D82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опрошенных инвалидов Дубовского района; </w:t>
            </w:r>
          </w:p>
          <w:p w:rsidR="00787BCB" w:rsidRPr="00203DC1" w:rsidRDefault="004456C7" w:rsidP="00744DB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доступных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приоритетных объектов социальной, транспортной, инженерной инфраструктуры в общем количестве приоритетных объе</w:t>
            </w:r>
            <w:r w:rsidR="00744DB2">
              <w:rPr>
                <w:sz w:val="28"/>
                <w:szCs w:val="28"/>
              </w:rPr>
              <w:t>ктов социальной инфраструктуры</w:t>
            </w:r>
          </w:p>
        </w:tc>
      </w:tr>
      <w:tr w:rsidR="004456C7" w:rsidRPr="0037799B" w:rsidTr="006E68E8">
        <w:trPr>
          <w:trHeight w:val="297"/>
        </w:trPr>
        <w:tc>
          <w:tcPr>
            <w:tcW w:w="2660" w:type="dxa"/>
          </w:tcPr>
          <w:p w:rsidR="004456C7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Этапы и сроки реализации муниципальной </w:t>
            </w:r>
            <w:r>
              <w:rPr>
                <w:sz w:val="28"/>
                <w:szCs w:val="28"/>
              </w:rPr>
              <w:t>п</w:t>
            </w:r>
            <w:r w:rsidRPr="00203DC1">
              <w:rPr>
                <w:sz w:val="28"/>
                <w:szCs w:val="28"/>
              </w:rPr>
              <w:t>рограммы</w:t>
            </w:r>
          </w:p>
          <w:p w:rsidR="006E68E8" w:rsidRDefault="006E68E8" w:rsidP="005370DB">
            <w:pPr>
              <w:rPr>
                <w:sz w:val="28"/>
                <w:szCs w:val="28"/>
              </w:rPr>
            </w:pPr>
          </w:p>
          <w:p w:rsidR="006E68E8" w:rsidRDefault="006E68E8" w:rsidP="006E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</w:t>
            </w:r>
            <w:r w:rsidRPr="00203DC1">
              <w:rPr>
                <w:sz w:val="28"/>
                <w:szCs w:val="28"/>
              </w:rPr>
              <w:t>урсное</w:t>
            </w:r>
          </w:p>
          <w:p w:rsidR="006E68E8" w:rsidRPr="00203DC1" w:rsidRDefault="006E68E8" w:rsidP="006E68E8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обеспечение муниципальной </w:t>
            </w:r>
            <w:r>
              <w:rPr>
                <w:sz w:val="28"/>
                <w:szCs w:val="28"/>
              </w:rPr>
              <w:t>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910" w:type="dxa"/>
          </w:tcPr>
          <w:p w:rsidR="004456C7" w:rsidRDefault="005370DB" w:rsidP="00FE4BC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456C7">
              <w:rPr>
                <w:sz w:val="28"/>
                <w:szCs w:val="28"/>
              </w:rPr>
              <w:t>реализация муниципальной программы запланирована на 2014</w:t>
            </w:r>
            <w:r w:rsidR="004E2378">
              <w:rPr>
                <w:sz w:val="28"/>
                <w:szCs w:val="28"/>
              </w:rPr>
              <w:t>-</w:t>
            </w:r>
            <w:r w:rsidR="004456C7">
              <w:rPr>
                <w:sz w:val="28"/>
                <w:szCs w:val="28"/>
              </w:rPr>
              <w:t xml:space="preserve">2020 годы и осуществляется в два этапа: </w:t>
            </w:r>
          </w:p>
          <w:p w:rsidR="004456C7" w:rsidRDefault="004456C7" w:rsidP="00FE4BC2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1-й этап </w:t>
            </w:r>
            <w:r w:rsidR="004E2378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2014</w:t>
            </w:r>
            <w:r w:rsidR="004E237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2016 годы; </w:t>
            </w:r>
          </w:p>
          <w:p w:rsidR="004E2378" w:rsidRDefault="004456C7" w:rsidP="006508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этап</w:t>
            </w:r>
            <w:r w:rsidR="004E2378">
              <w:rPr>
                <w:sz w:val="28"/>
                <w:szCs w:val="28"/>
              </w:rPr>
              <w:t xml:space="preserve"> - 2</w:t>
            </w:r>
            <w:r>
              <w:rPr>
                <w:sz w:val="28"/>
                <w:szCs w:val="28"/>
              </w:rPr>
              <w:t>017</w:t>
            </w:r>
            <w:r w:rsidR="004E237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2020 годы</w:t>
            </w:r>
          </w:p>
          <w:p w:rsidR="006E68E8" w:rsidRPr="00203DC1" w:rsidRDefault="006E68E8" w:rsidP="006E68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общий объем финансирования муниципальной        программы  составляет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5921,0</w:t>
            </w:r>
            <w:r w:rsidRPr="00203DC1">
              <w:rPr>
                <w:sz w:val="28"/>
                <w:szCs w:val="28"/>
              </w:rPr>
              <w:t xml:space="preserve"> тыс. рублей,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в том числе:</w:t>
            </w:r>
          </w:p>
          <w:p w:rsidR="006E68E8" w:rsidRDefault="006E68E8" w:rsidP="006E68E8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3407,8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  <w:r>
              <w:rPr>
                <w:sz w:val="28"/>
                <w:szCs w:val="28"/>
              </w:rPr>
              <w:t xml:space="preserve"> </w:t>
            </w:r>
          </w:p>
          <w:p w:rsidR="006E68E8" w:rsidRPr="00203DC1" w:rsidRDefault="006E68E8" w:rsidP="006E68E8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812,8</w:t>
            </w:r>
            <w:r w:rsidRPr="00203DC1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рублей</w:t>
            </w:r>
          </w:p>
        </w:tc>
      </w:tr>
      <w:tr w:rsidR="00FF3831" w:rsidRPr="0037799B" w:rsidTr="005370DB">
        <w:trPr>
          <w:trHeight w:val="1407"/>
        </w:trPr>
        <w:tc>
          <w:tcPr>
            <w:tcW w:w="2660" w:type="dxa"/>
          </w:tcPr>
          <w:p w:rsidR="00FF3831" w:rsidRPr="00203DC1" w:rsidRDefault="00FF3831" w:rsidP="005370DB">
            <w:pPr>
              <w:rPr>
                <w:sz w:val="28"/>
                <w:szCs w:val="28"/>
              </w:rPr>
            </w:pPr>
          </w:p>
        </w:tc>
        <w:tc>
          <w:tcPr>
            <w:tcW w:w="6910" w:type="dxa"/>
          </w:tcPr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69,4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2017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 1112,4 тыс</w:t>
            </w:r>
            <w:r w:rsidRPr="00203DC1">
              <w:rPr>
                <w:sz w:val="28"/>
                <w:szCs w:val="28"/>
              </w:rPr>
              <w:t>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од </w:t>
            </w:r>
            <w:r w:rsidRPr="00203DC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490,0 </w:t>
            </w:r>
            <w:r w:rsidRPr="00203DC1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 14,3</w:t>
            </w:r>
            <w:r w:rsidRPr="00203DC1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FF383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 14,3</w:t>
            </w:r>
            <w:r w:rsidRPr="00203DC1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FF3831" w:rsidRDefault="00FF3831" w:rsidP="00FF38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- 3129,1тыс. рублей, в  том числе:</w:t>
            </w:r>
          </w:p>
          <w:p w:rsidR="00FF383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1594,3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571,9 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- 13,3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lastRenderedPageBreak/>
              <w:t>2017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- 906,7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од </w:t>
            </w:r>
            <w:r w:rsidRPr="00203DC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14,3</w:t>
            </w:r>
            <w:r w:rsidRPr="00203DC1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FF3831" w:rsidRPr="00203DC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- 14,3</w:t>
            </w:r>
            <w:r w:rsidRPr="00203DC1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FF3831" w:rsidRDefault="00FF3831" w:rsidP="00FF3831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2020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- 14,3</w:t>
            </w:r>
            <w:r w:rsidRPr="00203DC1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</w:tc>
      </w:tr>
      <w:tr w:rsidR="004456C7" w:rsidRPr="0037799B" w:rsidTr="00744DB2">
        <w:trPr>
          <w:trHeight w:val="5128"/>
        </w:trPr>
        <w:tc>
          <w:tcPr>
            <w:tcW w:w="2660" w:type="dxa"/>
          </w:tcPr>
          <w:p w:rsidR="002D27C1" w:rsidRDefault="002D27C1" w:rsidP="00787BCB">
            <w:pPr>
              <w:jc w:val="center"/>
              <w:rPr>
                <w:sz w:val="28"/>
                <w:szCs w:val="28"/>
              </w:rPr>
            </w:pPr>
          </w:p>
          <w:p w:rsidR="004456C7" w:rsidRPr="00203DC1" w:rsidRDefault="004456C7" w:rsidP="00787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10" w:type="dxa"/>
          </w:tcPr>
          <w:p w:rsidR="004456C7" w:rsidRDefault="004456C7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областного бюджета </w:t>
            </w:r>
            <w:r w:rsidR="00F0739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2018,6 тыс. рублей, </w:t>
            </w:r>
            <w:r w:rsidR="00F07398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в том числе:</w:t>
            </w:r>
          </w:p>
          <w:p w:rsidR="004456C7" w:rsidRDefault="004456C7" w:rsidP="00F5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- 1610,1 тыс. рублей;</w:t>
            </w:r>
          </w:p>
          <w:p w:rsidR="004456C7" w:rsidRDefault="004456C7" w:rsidP="00F519EF">
            <w:pPr>
              <w:tabs>
                <w:tab w:val="left" w:pos="1482"/>
              </w:tabs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F07398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212,8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4456C7" w:rsidRDefault="004456C7" w:rsidP="00F519EF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- 0,00 тыс. рублей;</w:t>
            </w:r>
          </w:p>
          <w:p w:rsidR="00F07398" w:rsidRDefault="004456C7" w:rsidP="00F519EF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 </w:t>
            </w:r>
            <w:r w:rsidR="00F073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- 195,7 тыс. рублей</w:t>
            </w:r>
            <w:r w:rsidR="00F07398">
              <w:rPr>
                <w:sz w:val="28"/>
                <w:szCs w:val="28"/>
              </w:rPr>
              <w:t>;</w:t>
            </w:r>
          </w:p>
          <w:p w:rsidR="004456C7" w:rsidRDefault="004456C7" w:rsidP="00F519EF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бюджета района </w:t>
            </w:r>
            <w:r w:rsidR="00F0739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650,6 тыс. рублей</w:t>
            </w:r>
            <w:r w:rsidR="00F0739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 том числе:</w:t>
            </w:r>
          </w:p>
          <w:p w:rsidR="004456C7" w:rsidRDefault="004456C7" w:rsidP="00AA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033D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- 80,7 тыс. рублей;</w:t>
            </w:r>
          </w:p>
          <w:p w:rsidR="004456C7" w:rsidRPr="00203DC1" w:rsidRDefault="004456C7" w:rsidP="00AA5EE8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033D6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- 28,1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4456C7" w:rsidRDefault="004456C7" w:rsidP="00AA5EE8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033D6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- 56,1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4456C7" w:rsidRDefault="004456C7" w:rsidP="00AA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033D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 - 10,0 тыс. рублей; </w:t>
            </w:r>
          </w:p>
          <w:p w:rsidR="004456C7" w:rsidRDefault="004456C7" w:rsidP="00AA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1F3C0C">
              <w:rPr>
                <w:sz w:val="28"/>
                <w:szCs w:val="28"/>
              </w:rPr>
              <w:t>8</w:t>
            </w:r>
            <w:r w:rsidR="00033D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- 475,7 тыс. рублей</w:t>
            </w:r>
            <w:r w:rsidR="00F07398">
              <w:rPr>
                <w:sz w:val="28"/>
                <w:szCs w:val="28"/>
              </w:rPr>
              <w:t>;</w:t>
            </w:r>
          </w:p>
          <w:p w:rsidR="004456C7" w:rsidRDefault="004456C7" w:rsidP="00AA5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собственные средства предприятий</w:t>
            </w:r>
            <w:r w:rsidR="00F07398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122,7 тыс. рублей, в том числе: </w:t>
            </w:r>
          </w:p>
          <w:p w:rsidR="0024004B" w:rsidRPr="00203DC1" w:rsidRDefault="004456C7" w:rsidP="00317D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122,7 тыс. рублей</w:t>
            </w:r>
          </w:p>
        </w:tc>
      </w:tr>
      <w:tr w:rsidR="004456C7" w:rsidRPr="0037799B" w:rsidTr="005370DB">
        <w:trPr>
          <w:trHeight w:val="1985"/>
        </w:trPr>
        <w:tc>
          <w:tcPr>
            <w:tcW w:w="2660" w:type="dxa"/>
          </w:tcPr>
          <w:p w:rsidR="00787BCB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Ожидаемые</w:t>
            </w:r>
          </w:p>
          <w:p w:rsidR="004456C7" w:rsidRPr="00203DC1" w:rsidRDefault="004456C7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муниципальной 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910" w:type="dxa"/>
          </w:tcPr>
          <w:p w:rsidR="000F3664" w:rsidRDefault="004456C7" w:rsidP="000F3664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 xml:space="preserve">увеличение количества инвалидов, положительно оценивающих уровень доступности </w:t>
            </w:r>
            <w:r w:rsidR="00237F13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приоритетных объектов социальной инфраструктуры и услуг</w:t>
            </w:r>
            <w:r w:rsidR="000F3664">
              <w:rPr>
                <w:sz w:val="28"/>
                <w:szCs w:val="28"/>
              </w:rPr>
              <w:t>;</w:t>
            </w:r>
          </w:p>
          <w:p w:rsidR="004456C7" w:rsidRDefault="004456C7" w:rsidP="006876F4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увеличение количества доступных для инвалидов и других </w:t>
            </w:r>
            <w:proofErr w:type="spellStart"/>
            <w:r w:rsidRPr="00203DC1">
              <w:rPr>
                <w:sz w:val="28"/>
                <w:szCs w:val="28"/>
              </w:rPr>
              <w:t>маломобильных</w:t>
            </w:r>
            <w:proofErr w:type="spellEnd"/>
            <w:r w:rsidRPr="00203DC1">
              <w:rPr>
                <w:sz w:val="28"/>
                <w:szCs w:val="28"/>
              </w:rPr>
              <w:t xml:space="preserve"> групп населения приоритетных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объектов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социальной инфраструктуры</w:t>
            </w:r>
          </w:p>
          <w:p w:rsidR="0024004B" w:rsidRPr="00203DC1" w:rsidRDefault="0024004B" w:rsidP="006876F4">
            <w:pPr>
              <w:jc w:val="both"/>
              <w:rPr>
                <w:sz w:val="28"/>
                <w:szCs w:val="28"/>
              </w:rPr>
            </w:pPr>
          </w:p>
        </w:tc>
      </w:tr>
    </w:tbl>
    <w:p w:rsidR="005C0042" w:rsidRDefault="005C0042" w:rsidP="00744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C18F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ПАСПОРТ ПОДПРОГРАММЫ</w:t>
      </w:r>
    </w:p>
    <w:p w:rsidR="005C0042" w:rsidRDefault="00EC18FE" w:rsidP="00787BCB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«Адаптация</w:t>
      </w:r>
      <w:r w:rsidR="005C00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приоритетных объектов </w:t>
      </w:r>
      <w:proofErr w:type="gramStart"/>
      <w:r>
        <w:rPr>
          <w:sz w:val="28"/>
          <w:szCs w:val="28"/>
        </w:rPr>
        <w:t>социальной</w:t>
      </w:r>
      <w:proofErr w:type="gramEnd"/>
      <w:r>
        <w:rPr>
          <w:sz w:val="28"/>
          <w:szCs w:val="28"/>
        </w:rPr>
        <w:t>,</w:t>
      </w:r>
    </w:p>
    <w:p w:rsidR="00EC18FE" w:rsidRDefault="005C0042" w:rsidP="00787BCB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="00EC18FE">
        <w:rPr>
          <w:sz w:val="28"/>
          <w:szCs w:val="28"/>
        </w:rPr>
        <w:t>ранспортной</w:t>
      </w:r>
      <w:r>
        <w:rPr>
          <w:sz w:val="28"/>
          <w:szCs w:val="28"/>
        </w:rPr>
        <w:t xml:space="preserve"> </w:t>
      </w:r>
      <w:r w:rsidR="002B4C4C">
        <w:rPr>
          <w:sz w:val="28"/>
          <w:szCs w:val="28"/>
        </w:rPr>
        <w:t xml:space="preserve"> </w:t>
      </w:r>
      <w:r w:rsidR="00EC18FE">
        <w:rPr>
          <w:sz w:val="28"/>
          <w:szCs w:val="28"/>
        </w:rPr>
        <w:t>инфраструктуры для беспрепятственного доступа</w:t>
      </w:r>
    </w:p>
    <w:p w:rsidR="00EC18FE" w:rsidRDefault="00EC18FE" w:rsidP="00787B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получения услуг инвалидами и другими </w:t>
      </w:r>
      <w:proofErr w:type="spellStart"/>
      <w:r>
        <w:rPr>
          <w:sz w:val="28"/>
          <w:szCs w:val="28"/>
        </w:rPr>
        <w:t>маломобильными</w:t>
      </w:r>
      <w:proofErr w:type="spellEnd"/>
    </w:p>
    <w:p w:rsidR="00EC18FE" w:rsidRDefault="00EC18FE" w:rsidP="00787BCB">
      <w:pPr>
        <w:jc w:val="center"/>
        <w:rPr>
          <w:sz w:val="28"/>
          <w:szCs w:val="28"/>
        </w:rPr>
      </w:pPr>
      <w:r>
        <w:rPr>
          <w:sz w:val="28"/>
          <w:szCs w:val="28"/>
        </w:rPr>
        <w:t>группами населения»</w:t>
      </w:r>
      <w:r w:rsidR="002B4C4C">
        <w:rPr>
          <w:sz w:val="28"/>
          <w:szCs w:val="28"/>
        </w:rPr>
        <w:t xml:space="preserve"> муниципальной программы</w:t>
      </w:r>
    </w:p>
    <w:p w:rsidR="005370DB" w:rsidRDefault="005370DB" w:rsidP="00787BCB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802"/>
        <w:gridCol w:w="6666"/>
      </w:tblGrid>
      <w:tr w:rsidR="0063786E" w:rsidRPr="0037799B" w:rsidTr="005370DB">
        <w:tc>
          <w:tcPr>
            <w:tcW w:w="2802" w:type="dxa"/>
          </w:tcPr>
          <w:p w:rsidR="00EC18FE" w:rsidRPr="0037799B" w:rsidRDefault="00EC18FE" w:rsidP="005370DB">
            <w:pPr>
              <w:rPr>
                <w:sz w:val="28"/>
                <w:szCs w:val="28"/>
              </w:rPr>
            </w:pPr>
            <w:r w:rsidRPr="0037799B">
              <w:rPr>
                <w:sz w:val="28"/>
                <w:szCs w:val="28"/>
              </w:rPr>
              <w:t xml:space="preserve">Наименование </w:t>
            </w:r>
            <w:r w:rsidR="00376D62">
              <w:rPr>
                <w:sz w:val="28"/>
                <w:szCs w:val="28"/>
              </w:rPr>
              <w:t>подп</w:t>
            </w:r>
            <w:r w:rsidRPr="0037799B">
              <w:rPr>
                <w:sz w:val="28"/>
                <w:szCs w:val="28"/>
              </w:rPr>
              <w:t>рограммы</w:t>
            </w:r>
          </w:p>
        </w:tc>
        <w:tc>
          <w:tcPr>
            <w:tcW w:w="6666" w:type="dxa"/>
          </w:tcPr>
          <w:p w:rsidR="00382EE8" w:rsidRDefault="005370DB" w:rsidP="00382EE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C0042">
              <w:rPr>
                <w:sz w:val="28"/>
                <w:szCs w:val="28"/>
              </w:rPr>
              <w:t>П</w:t>
            </w:r>
            <w:r w:rsidR="002B4C4C">
              <w:rPr>
                <w:sz w:val="28"/>
                <w:szCs w:val="28"/>
              </w:rPr>
              <w:t>одпрограмма</w:t>
            </w:r>
            <w:r w:rsidR="00EC18FE">
              <w:rPr>
                <w:sz w:val="28"/>
                <w:szCs w:val="28"/>
              </w:rPr>
              <w:t xml:space="preserve"> «Адаптация</w:t>
            </w:r>
            <w:r w:rsidR="002B4C4C">
              <w:rPr>
                <w:sz w:val="28"/>
                <w:szCs w:val="28"/>
              </w:rPr>
              <w:t xml:space="preserve"> </w:t>
            </w:r>
            <w:r w:rsidR="00EC18FE">
              <w:rPr>
                <w:sz w:val="28"/>
                <w:szCs w:val="28"/>
              </w:rPr>
              <w:t>приоритетных объектов социальной</w:t>
            </w:r>
            <w:r w:rsidR="002B4C4C">
              <w:rPr>
                <w:sz w:val="28"/>
                <w:szCs w:val="28"/>
              </w:rPr>
              <w:t>, транспортной</w:t>
            </w:r>
            <w:r w:rsidR="00376D62">
              <w:rPr>
                <w:sz w:val="28"/>
                <w:szCs w:val="28"/>
              </w:rPr>
              <w:t xml:space="preserve"> инфра</w:t>
            </w:r>
            <w:r w:rsidR="00EC18FE">
              <w:rPr>
                <w:sz w:val="28"/>
                <w:szCs w:val="28"/>
              </w:rPr>
              <w:t xml:space="preserve">структуры для беспрепятственного доступа и получения услуг </w:t>
            </w:r>
          </w:p>
          <w:p w:rsidR="00382EE8" w:rsidRDefault="00382EE8" w:rsidP="00382EE8">
            <w:pPr>
              <w:jc w:val="both"/>
              <w:rPr>
                <w:sz w:val="28"/>
                <w:szCs w:val="28"/>
              </w:rPr>
            </w:pPr>
          </w:p>
          <w:p w:rsidR="00382EE8" w:rsidRDefault="00382EE8" w:rsidP="005370DB">
            <w:pPr>
              <w:jc w:val="both"/>
              <w:rPr>
                <w:sz w:val="28"/>
                <w:szCs w:val="28"/>
              </w:rPr>
            </w:pPr>
          </w:p>
          <w:p w:rsidR="00EC18FE" w:rsidRPr="0037799B" w:rsidRDefault="00EC18FE" w:rsidP="00537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инвалидами и другими </w:t>
            </w:r>
            <w:proofErr w:type="spellStart"/>
            <w:r>
              <w:rPr>
                <w:sz w:val="28"/>
                <w:szCs w:val="28"/>
              </w:rPr>
              <w:t>маломобильными</w:t>
            </w:r>
            <w:proofErr w:type="spellEnd"/>
            <w:r>
              <w:rPr>
                <w:sz w:val="28"/>
                <w:szCs w:val="28"/>
              </w:rPr>
              <w:t xml:space="preserve">  группами  населения»</w:t>
            </w:r>
            <w:r w:rsidR="002B4C4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(далее</w:t>
            </w:r>
            <w:r w:rsidR="00D82030">
              <w:rPr>
                <w:sz w:val="28"/>
                <w:szCs w:val="28"/>
              </w:rPr>
              <w:t xml:space="preserve"> </w:t>
            </w:r>
            <w:r w:rsidR="002B4C4C">
              <w:rPr>
                <w:sz w:val="28"/>
                <w:szCs w:val="28"/>
              </w:rPr>
              <w:t>-</w:t>
            </w:r>
            <w:r w:rsidR="00D82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подпрограмма</w:t>
            </w:r>
            <w:r w:rsidR="00F370F8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)</w:t>
            </w:r>
          </w:p>
        </w:tc>
      </w:tr>
      <w:tr w:rsidR="0063786E" w:rsidTr="005370DB">
        <w:tc>
          <w:tcPr>
            <w:tcW w:w="2802" w:type="dxa"/>
          </w:tcPr>
          <w:p w:rsidR="00EC18FE" w:rsidRDefault="00EC18FE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="008D5E9C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6666" w:type="dxa"/>
          </w:tcPr>
          <w:p w:rsidR="00EC18FE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C18FE">
              <w:rPr>
                <w:sz w:val="28"/>
                <w:szCs w:val="28"/>
              </w:rPr>
              <w:t>отсутствуют</w:t>
            </w:r>
          </w:p>
        </w:tc>
      </w:tr>
      <w:tr w:rsidR="006876F4" w:rsidRPr="0037799B" w:rsidTr="005370DB">
        <w:tc>
          <w:tcPr>
            <w:tcW w:w="2802" w:type="dxa"/>
          </w:tcPr>
          <w:p w:rsidR="006876F4" w:rsidRPr="0037799B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 подпрограммы</w:t>
            </w:r>
          </w:p>
        </w:tc>
        <w:tc>
          <w:tcPr>
            <w:tcW w:w="6666" w:type="dxa"/>
          </w:tcPr>
          <w:p w:rsidR="006876F4" w:rsidRDefault="006876F4" w:rsidP="00687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Дубовский районный отдел образования;</w:t>
            </w:r>
          </w:p>
          <w:p w:rsidR="006876F4" w:rsidRDefault="006876F4" w:rsidP="00687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муниципальное бюджетное учреждение здравоохранения  «Центральная районная больница»;</w:t>
            </w:r>
          </w:p>
          <w:p w:rsidR="006876F4" w:rsidRDefault="006876F4" w:rsidP="00687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муниципальное бюджетное учреждение Дубовского района «Центр социального обслуживания граждан </w:t>
            </w:r>
            <w:r>
              <w:rPr>
                <w:sz w:val="28"/>
                <w:szCs w:val="28"/>
              </w:rPr>
              <w:lastRenderedPageBreak/>
              <w:t>пожилого возраста и инвалидов»</w:t>
            </w:r>
            <w:r w:rsidR="00D82030">
              <w:rPr>
                <w:sz w:val="28"/>
                <w:szCs w:val="28"/>
              </w:rPr>
              <w:t>;</w:t>
            </w:r>
          </w:p>
          <w:p w:rsidR="006876F4" w:rsidRPr="0037799B" w:rsidRDefault="006876F4" w:rsidP="005370D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муниципальное бюджетное учреждение культуры «</w:t>
            </w:r>
            <w:proofErr w:type="spellStart"/>
            <w:r>
              <w:rPr>
                <w:sz w:val="28"/>
                <w:szCs w:val="28"/>
              </w:rPr>
              <w:t>Межпоселенческая</w:t>
            </w:r>
            <w:proofErr w:type="spellEnd"/>
            <w:r>
              <w:rPr>
                <w:sz w:val="28"/>
                <w:szCs w:val="28"/>
              </w:rPr>
              <w:t xml:space="preserve"> центральная районная библиотека»</w:t>
            </w:r>
          </w:p>
        </w:tc>
      </w:tr>
      <w:tr w:rsidR="006876F4" w:rsidTr="005370DB">
        <w:tc>
          <w:tcPr>
            <w:tcW w:w="2802" w:type="dxa"/>
          </w:tcPr>
          <w:p w:rsidR="006876F4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Программно-</w:t>
            </w:r>
          </w:p>
          <w:p w:rsidR="006876F4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инструменты подпрограммы</w:t>
            </w:r>
          </w:p>
        </w:tc>
        <w:tc>
          <w:tcPr>
            <w:tcW w:w="6666" w:type="dxa"/>
          </w:tcPr>
          <w:p w:rsidR="006876F4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5080A">
              <w:rPr>
                <w:sz w:val="28"/>
                <w:szCs w:val="28"/>
              </w:rPr>
              <w:t xml:space="preserve"> </w:t>
            </w:r>
            <w:r w:rsidR="006876F4">
              <w:rPr>
                <w:sz w:val="28"/>
                <w:szCs w:val="28"/>
              </w:rPr>
              <w:t>отсутствуют</w:t>
            </w:r>
          </w:p>
        </w:tc>
      </w:tr>
      <w:tr w:rsidR="006876F4" w:rsidRPr="00203DC1" w:rsidTr="00744DB2">
        <w:trPr>
          <w:trHeight w:val="1291"/>
        </w:trPr>
        <w:tc>
          <w:tcPr>
            <w:tcW w:w="2802" w:type="dxa"/>
          </w:tcPr>
          <w:p w:rsidR="006876F4" w:rsidRDefault="006876F4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Цель</w:t>
            </w:r>
          </w:p>
          <w:p w:rsidR="006876F4" w:rsidRPr="00203DC1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6" w:type="dxa"/>
          </w:tcPr>
          <w:p w:rsidR="00C74DA2" w:rsidRPr="00203DC1" w:rsidRDefault="006876F4" w:rsidP="00744DB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 xml:space="preserve">создание </w:t>
            </w:r>
            <w:proofErr w:type="spellStart"/>
            <w:r>
              <w:rPr>
                <w:sz w:val="28"/>
                <w:szCs w:val="28"/>
              </w:rPr>
              <w:t>безбарьерной</w:t>
            </w:r>
            <w:proofErr w:type="spellEnd"/>
            <w:r>
              <w:rPr>
                <w:sz w:val="28"/>
                <w:szCs w:val="28"/>
              </w:rPr>
              <w:t xml:space="preserve"> среды в приоритетных объектах социальной, транспортной  инфраструктуры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 групп населения</w:t>
            </w:r>
          </w:p>
        </w:tc>
      </w:tr>
      <w:tr w:rsidR="006876F4" w:rsidRPr="00203DC1" w:rsidTr="005370DB">
        <w:tc>
          <w:tcPr>
            <w:tcW w:w="2802" w:type="dxa"/>
          </w:tcPr>
          <w:p w:rsidR="006876F4" w:rsidRDefault="006876F4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Задачи</w:t>
            </w:r>
          </w:p>
          <w:p w:rsidR="006876F4" w:rsidRPr="00203DC1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6" w:type="dxa"/>
          </w:tcPr>
          <w:p w:rsidR="00C74DA2" w:rsidRPr="00203DC1" w:rsidRDefault="006876F4" w:rsidP="00744DB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оценка состояния и повышение уровня доступности приоритетных объектов и услуг в приоритетных сферах жизнедеятельности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</w:t>
            </w:r>
          </w:p>
        </w:tc>
      </w:tr>
      <w:tr w:rsidR="006876F4" w:rsidRPr="00203DC1" w:rsidTr="005370DB">
        <w:tc>
          <w:tcPr>
            <w:tcW w:w="2802" w:type="dxa"/>
          </w:tcPr>
          <w:p w:rsidR="006876F4" w:rsidRDefault="006876F4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Целевые</w:t>
            </w:r>
          </w:p>
          <w:p w:rsidR="006876F4" w:rsidRPr="00203DC1" w:rsidRDefault="006876F4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индикаторы и показатели </w:t>
            </w:r>
            <w:r>
              <w:rPr>
                <w:sz w:val="28"/>
                <w:szCs w:val="28"/>
              </w:rPr>
              <w:t>под</w:t>
            </w:r>
            <w:r w:rsidRPr="00203DC1">
              <w:rPr>
                <w:sz w:val="28"/>
                <w:szCs w:val="28"/>
              </w:rPr>
              <w:t>программы</w:t>
            </w:r>
          </w:p>
        </w:tc>
        <w:tc>
          <w:tcPr>
            <w:tcW w:w="6666" w:type="dxa"/>
          </w:tcPr>
          <w:p w:rsidR="00C74DA2" w:rsidRPr="00203DC1" w:rsidRDefault="006876F4" w:rsidP="00744DB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 xml:space="preserve">доля </w:t>
            </w:r>
            <w:r>
              <w:rPr>
                <w:sz w:val="28"/>
                <w:szCs w:val="28"/>
              </w:rPr>
              <w:t xml:space="preserve">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</w:t>
            </w:r>
          </w:p>
        </w:tc>
      </w:tr>
      <w:tr w:rsidR="006876F4" w:rsidRPr="00203DC1" w:rsidTr="00744DB2">
        <w:trPr>
          <w:trHeight w:val="1313"/>
        </w:trPr>
        <w:tc>
          <w:tcPr>
            <w:tcW w:w="2802" w:type="dxa"/>
          </w:tcPr>
          <w:p w:rsidR="00C74DA2" w:rsidRDefault="006876F4" w:rsidP="005370DB">
            <w:pPr>
              <w:rPr>
                <w:sz w:val="28"/>
                <w:szCs w:val="28"/>
              </w:rPr>
            </w:pPr>
            <w:r w:rsidRPr="00317DD9">
              <w:rPr>
                <w:sz w:val="28"/>
                <w:szCs w:val="28"/>
              </w:rPr>
              <w:t xml:space="preserve">Этапы и сроки реализации </w:t>
            </w:r>
          </w:p>
          <w:p w:rsidR="006876F4" w:rsidRPr="00317DD9" w:rsidRDefault="006876F4" w:rsidP="005370DB">
            <w:pPr>
              <w:rPr>
                <w:sz w:val="28"/>
                <w:szCs w:val="28"/>
              </w:rPr>
            </w:pPr>
            <w:r w:rsidRPr="00317DD9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6" w:type="dxa"/>
          </w:tcPr>
          <w:p w:rsidR="006876F4" w:rsidRPr="00317DD9" w:rsidRDefault="006876F4" w:rsidP="004456C7">
            <w:pPr>
              <w:pStyle w:val="Default"/>
              <w:jc w:val="both"/>
              <w:rPr>
                <w:sz w:val="28"/>
                <w:szCs w:val="28"/>
              </w:rPr>
            </w:pPr>
            <w:r w:rsidRPr="00317DD9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Pr="00317DD9">
              <w:rPr>
                <w:sz w:val="28"/>
                <w:szCs w:val="28"/>
              </w:rPr>
              <w:t xml:space="preserve">реализация муниципальной </w:t>
            </w:r>
            <w:r w:rsidR="005370DB">
              <w:rPr>
                <w:sz w:val="28"/>
                <w:szCs w:val="28"/>
              </w:rPr>
              <w:t>под</w:t>
            </w:r>
            <w:r w:rsidRPr="00317DD9">
              <w:rPr>
                <w:sz w:val="28"/>
                <w:szCs w:val="28"/>
              </w:rPr>
              <w:t>программы запланирована на 2014</w:t>
            </w:r>
            <w:r w:rsidR="00D82030" w:rsidRPr="00317DD9">
              <w:rPr>
                <w:sz w:val="28"/>
                <w:szCs w:val="28"/>
              </w:rPr>
              <w:t>-</w:t>
            </w:r>
            <w:r w:rsidRPr="00317DD9">
              <w:rPr>
                <w:sz w:val="28"/>
                <w:szCs w:val="28"/>
              </w:rPr>
              <w:t xml:space="preserve">2020 годы  в два этапа: </w:t>
            </w:r>
          </w:p>
          <w:p w:rsidR="006876F4" w:rsidRPr="00317DD9" w:rsidRDefault="006876F4" w:rsidP="004456C7">
            <w:pPr>
              <w:pStyle w:val="Default"/>
              <w:jc w:val="both"/>
              <w:rPr>
                <w:sz w:val="28"/>
                <w:szCs w:val="28"/>
              </w:rPr>
            </w:pPr>
            <w:r w:rsidRPr="00317DD9">
              <w:rPr>
                <w:sz w:val="28"/>
                <w:szCs w:val="28"/>
              </w:rPr>
              <w:t xml:space="preserve">1-й этап -2014-2016 годы; </w:t>
            </w:r>
          </w:p>
          <w:p w:rsidR="006876F4" w:rsidRPr="00317DD9" w:rsidRDefault="006876F4" w:rsidP="00744DB2">
            <w:pPr>
              <w:jc w:val="both"/>
              <w:rPr>
                <w:sz w:val="28"/>
                <w:szCs w:val="28"/>
              </w:rPr>
            </w:pPr>
            <w:r w:rsidRPr="00317DD9">
              <w:rPr>
                <w:sz w:val="28"/>
                <w:szCs w:val="28"/>
              </w:rPr>
              <w:t>2-й этап -2017-2020 годы</w:t>
            </w:r>
          </w:p>
        </w:tc>
      </w:tr>
      <w:tr w:rsidR="00C74DA2" w:rsidRPr="00203DC1" w:rsidTr="005370DB">
        <w:trPr>
          <w:trHeight w:val="1565"/>
        </w:trPr>
        <w:tc>
          <w:tcPr>
            <w:tcW w:w="2802" w:type="dxa"/>
          </w:tcPr>
          <w:p w:rsidR="00C74DA2" w:rsidRPr="00317DD9" w:rsidRDefault="00C74DA2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Ресурсное обеспечение 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666" w:type="dxa"/>
          </w:tcPr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подпрограммы составляет -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5817,1 </w:t>
            </w:r>
            <w:r w:rsidRPr="00203DC1">
              <w:rPr>
                <w:sz w:val="28"/>
                <w:szCs w:val="28"/>
              </w:rPr>
              <w:t>тыс. рублей, в том числе: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3383,3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804,8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56,1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  1097,2 тыс</w:t>
            </w:r>
            <w:r w:rsidRPr="00203DC1">
              <w:rPr>
                <w:sz w:val="28"/>
                <w:szCs w:val="28"/>
              </w:rPr>
              <w:t>. рублей;</w:t>
            </w:r>
          </w:p>
          <w:p w:rsidR="00C74DA2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2018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од </w:t>
            </w:r>
            <w:r w:rsidRPr="00203DC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 475,7 </w:t>
            </w:r>
            <w:r w:rsidRPr="00203DC1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>;</w:t>
            </w:r>
          </w:p>
          <w:p w:rsidR="00C74DA2" w:rsidRDefault="00C74DA2" w:rsidP="00C74D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- 3025,2 тыс. рублей, в том числе:</w:t>
            </w:r>
          </w:p>
          <w:p w:rsidR="00C74DA2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 -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1569,8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563,9 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C74DA2" w:rsidRPr="00203DC1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- 0,00   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C74DA2" w:rsidRDefault="00C74DA2" w:rsidP="00C74DA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 xml:space="preserve">од - 891,5 </w:t>
            </w:r>
            <w:r w:rsidRPr="00203DC1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;</w:t>
            </w:r>
          </w:p>
          <w:p w:rsidR="00745C46" w:rsidRDefault="00745C46" w:rsidP="00745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областного бюджета - 2018,6 тыс. рублей, в том числе:</w:t>
            </w:r>
          </w:p>
          <w:p w:rsidR="00745C46" w:rsidRDefault="00745C46" w:rsidP="00745C4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- 1610,1 тыс. рублей;</w:t>
            </w:r>
          </w:p>
          <w:p w:rsidR="00745C46" w:rsidRDefault="00745C46" w:rsidP="00745C46">
            <w:pPr>
              <w:tabs>
                <w:tab w:val="left" w:pos="1482"/>
              </w:tabs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- 212,8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745C46" w:rsidRDefault="00745C46" w:rsidP="00745C46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- 0,00 тыс. рублей;</w:t>
            </w:r>
          </w:p>
          <w:p w:rsidR="00C74DA2" w:rsidRPr="00317DD9" w:rsidRDefault="00745C46" w:rsidP="00223936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- 195,7 тыс. рублей;</w:t>
            </w:r>
          </w:p>
        </w:tc>
      </w:tr>
      <w:tr w:rsidR="006876F4" w:rsidRPr="00203DC1" w:rsidTr="00744DB2">
        <w:trPr>
          <w:trHeight w:val="3206"/>
        </w:trPr>
        <w:tc>
          <w:tcPr>
            <w:tcW w:w="2802" w:type="dxa"/>
          </w:tcPr>
          <w:p w:rsidR="006876F4" w:rsidRPr="00203DC1" w:rsidRDefault="006876F4" w:rsidP="00787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6" w:type="dxa"/>
          </w:tcPr>
          <w:p w:rsidR="006876F4" w:rsidRDefault="006876F4" w:rsidP="004456C7">
            <w:pPr>
              <w:tabs>
                <w:tab w:val="left" w:pos="148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бюджета района</w:t>
            </w:r>
            <w:r w:rsidR="006508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- 650,6 тыс. рублей</w:t>
            </w:r>
            <w:r w:rsidR="006508E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в том числе:</w:t>
            </w:r>
          </w:p>
          <w:p w:rsidR="006876F4" w:rsidRDefault="006876F4" w:rsidP="004456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- 80,7 тыс. рублей;</w:t>
            </w:r>
          </w:p>
          <w:p w:rsidR="006876F4" w:rsidRPr="00203DC1" w:rsidRDefault="006876F4" w:rsidP="004456C7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- 28,1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6876F4" w:rsidRDefault="006876F4" w:rsidP="004456C7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- 56,1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6876F4" w:rsidRDefault="006876F4" w:rsidP="004456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 - 10,0 тыс. рублей; </w:t>
            </w:r>
          </w:p>
          <w:p w:rsidR="006876F4" w:rsidRDefault="006876F4" w:rsidP="004456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572003">
              <w:rPr>
                <w:sz w:val="28"/>
                <w:szCs w:val="28"/>
              </w:rPr>
              <w:t>8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год - 475,7 тыс. рублей</w:t>
            </w:r>
            <w:r w:rsidR="00D82030">
              <w:rPr>
                <w:sz w:val="28"/>
                <w:szCs w:val="28"/>
              </w:rPr>
              <w:t>;</w:t>
            </w:r>
          </w:p>
          <w:p w:rsidR="006876F4" w:rsidRDefault="006876F4" w:rsidP="004456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собственные средства предприятий - 122,7 тыс. рублей, в том числе: </w:t>
            </w:r>
          </w:p>
          <w:p w:rsidR="006876F4" w:rsidRPr="00203DC1" w:rsidRDefault="006876F4" w:rsidP="006876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- 122,7 тыс. рублей</w:t>
            </w:r>
          </w:p>
        </w:tc>
      </w:tr>
      <w:tr w:rsidR="006876F4" w:rsidRPr="00203DC1" w:rsidTr="005370DB">
        <w:tc>
          <w:tcPr>
            <w:tcW w:w="2802" w:type="dxa"/>
          </w:tcPr>
          <w:p w:rsidR="006876F4" w:rsidRDefault="006876F4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Ожидаемые</w:t>
            </w:r>
          </w:p>
          <w:p w:rsidR="006876F4" w:rsidRPr="00203DC1" w:rsidRDefault="006876F4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конечные</w:t>
            </w:r>
            <w:r w:rsidRPr="00203DC1">
              <w:rPr>
                <w:sz w:val="28"/>
                <w:szCs w:val="28"/>
              </w:rPr>
              <w:t xml:space="preserve"> результаты реализации </w:t>
            </w:r>
            <w:r>
              <w:rPr>
                <w:sz w:val="28"/>
                <w:szCs w:val="28"/>
              </w:rPr>
              <w:t>подп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666" w:type="dxa"/>
          </w:tcPr>
          <w:p w:rsidR="006876F4" w:rsidRDefault="006876F4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 xml:space="preserve">увеличение количества </w:t>
            </w:r>
            <w:r>
              <w:rPr>
                <w:sz w:val="28"/>
                <w:szCs w:val="28"/>
              </w:rPr>
              <w:t>объектов социальной, транспортной инфраструктуры в приоритетных сферах жизнедеятельности инвалидов и других</w:t>
            </w:r>
          </w:p>
          <w:p w:rsidR="006876F4" w:rsidRDefault="006876F4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населения, на которые сформированы паспорта доступности</w:t>
            </w:r>
            <w:r w:rsidR="00AD3455">
              <w:rPr>
                <w:sz w:val="28"/>
                <w:szCs w:val="28"/>
              </w:rPr>
              <w:t>;</w:t>
            </w:r>
          </w:p>
          <w:p w:rsidR="006876F4" w:rsidRDefault="006876F4" w:rsidP="005D3F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общеобразовательных организаций, в которых создана универсальная </w:t>
            </w:r>
            <w:proofErr w:type="spellStart"/>
            <w:r>
              <w:rPr>
                <w:sz w:val="28"/>
                <w:szCs w:val="28"/>
              </w:rPr>
              <w:t>безбарьерная</w:t>
            </w:r>
            <w:proofErr w:type="spellEnd"/>
            <w:r>
              <w:rPr>
                <w:sz w:val="28"/>
                <w:szCs w:val="28"/>
              </w:rPr>
              <w:t xml:space="preserve"> среда для инклюзивного образования детей-инвалидов </w:t>
            </w:r>
          </w:p>
          <w:p w:rsidR="006876F4" w:rsidRPr="00203DC1" w:rsidRDefault="006876F4" w:rsidP="002E7D42">
            <w:pPr>
              <w:jc w:val="both"/>
              <w:rPr>
                <w:sz w:val="28"/>
                <w:szCs w:val="28"/>
              </w:rPr>
            </w:pPr>
          </w:p>
        </w:tc>
      </w:tr>
    </w:tbl>
    <w:p w:rsidR="00131243" w:rsidRDefault="00131243" w:rsidP="005370DB">
      <w:pPr>
        <w:jc w:val="center"/>
        <w:rPr>
          <w:sz w:val="28"/>
          <w:szCs w:val="28"/>
        </w:rPr>
      </w:pPr>
      <w:r>
        <w:rPr>
          <w:sz w:val="28"/>
          <w:szCs w:val="28"/>
        </w:rPr>
        <w:t>ПАСПОРТ ПОДПРОГРАММЫ</w:t>
      </w:r>
    </w:p>
    <w:p w:rsidR="00131243" w:rsidRDefault="00E74248" w:rsidP="005370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«Социальная интеграция инвалидов и других </w:t>
      </w:r>
      <w:proofErr w:type="spellStart"/>
      <w:r>
        <w:rPr>
          <w:sz w:val="28"/>
          <w:szCs w:val="28"/>
        </w:rPr>
        <w:t>маломобильных</w:t>
      </w:r>
      <w:proofErr w:type="spellEnd"/>
    </w:p>
    <w:p w:rsidR="00E74248" w:rsidRDefault="00E74248" w:rsidP="005370DB">
      <w:pPr>
        <w:jc w:val="center"/>
        <w:rPr>
          <w:sz w:val="28"/>
          <w:szCs w:val="28"/>
        </w:rPr>
      </w:pPr>
      <w:r>
        <w:rPr>
          <w:sz w:val="28"/>
          <w:szCs w:val="28"/>
        </w:rPr>
        <w:t>групп населения в общество»</w:t>
      </w:r>
      <w:r w:rsidR="006D7482">
        <w:rPr>
          <w:sz w:val="28"/>
          <w:szCs w:val="28"/>
        </w:rPr>
        <w:t xml:space="preserve"> муниципальной программы</w:t>
      </w:r>
    </w:p>
    <w:p w:rsidR="00E74248" w:rsidRDefault="00E74248" w:rsidP="00FE09CC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6300"/>
      </w:tblGrid>
      <w:tr w:rsidR="00E74248" w:rsidRPr="0037799B" w:rsidTr="00744DB2">
        <w:trPr>
          <w:trHeight w:val="1006"/>
        </w:trPr>
        <w:tc>
          <w:tcPr>
            <w:tcW w:w="3168" w:type="dxa"/>
          </w:tcPr>
          <w:p w:rsidR="00E74248" w:rsidRPr="0037799B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37799B">
              <w:rPr>
                <w:sz w:val="28"/>
                <w:szCs w:val="28"/>
              </w:rPr>
              <w:t xml:space="preserve">Наименование </w:t>
            </w:r>
            <w:r w:rsidR="0013572A">
              <w:rPr>
                <w:sz w:val="28"/>
                <w:szCs w:val="28"/>
              </w:rPr>
              <w:t>подп</w:t>
            </w:r>
            <w:r w:rsidRPr="0037799B">
              <w:rPr>
                <w:sz w:val="28"/>
                <w:szCs w:val="28"/>
              </w:rPr>
              <w:t>рограммы</w:t>
            </w:r>
          </w:p>
        </w:tc>
        <w:tc>
          <w:tcPr>
            <w:tcW w:w="6300" w:type="dxa"/>
          </w:tcPr>
          <w:p w:rsidR="00E74248" w:rsidRPr="0037799B" w:rsidRDefault="00E74248" w:rsidP="00744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370DB">
              <w:rPr>
                <w:sz w:val="28"/>
                <w:szCs w:val="28"/>
              </w:rPr>
              <w:t xml:space="preserve">- </w:t>
            </w:r>
            <w:r w:rsidR="00131243">
              <w:rPr>
                <w:sz w:val="28"/>
                <w:szCs w:val="28"/>
              </w:rPr>
              <w:t>П</w:t>
            </w:r>
            <w:r w:rsidR="006D7482">
              <w:rPr>
                <w:sz w:val="28"/>
                <w:szCs w:val="28"/>
              </w:rPr>
              <w:t>од</w:t>
            </w:r>
            <w:r w:rsidR="009161C2">
              <w:rPr>
                <w:sz w:val="28"/>
                <w:szCs w:val="28"/>
              </w:rPr>
              <w:t>п</w:t>
            </w:r>
            <w:r w:rsidR="006D7482">
              <w:rPr>
                <w:sz w:val="28"/>
                <w:szCs w:val="28"/>
              </w:rPr>
              <w:t xml:space="preserve">рограмма </w:t>
            </w:r>
            <w:r w:rsidR="00B77522">
              <w:rPr>
                <w:sz w:val="28"/>
                <w:szCs w:val="28"/>
              </w:rPr>
              <w:t xml:space="preserve">«Социальная интеграция инвалидов и других </w:t>
            </w:r>
            <w:proofErr w:type="spellStart"/>
            <w:r w:rsidR="00B77522">
              <w:rPr>
                <w:sz w:val="28"/>
                <w:szCs w:val="28"/>
              </w:rPr>
              <w:t>маломобильных</w:t>
            </w:r>
            <w:proofErr w:type="spellEnd"/>
            <w:r w:rsidR="00B77522">
              <w:rPr>
                <w:sz w:val="28"/>
                <w:szCs w:val="28"/>
              </w:rPr>
              <w:t xml:space="preserve"> групп населения в общество» (далее </w:t>
            </w:r>
            <w:r w:rsidR="00E41A2D">
              <w:rPr>
                <w:sz w:val="28"/>
                <w:szCs w:val="28"/>
              </w:rPr>
              <w:t xml:space="preserve">- </w:t>
            </w:r>
            <w:r w:rsidR="00B77522">
              <w:rPr>
                <w:sz w:val="28"/>
                <w:szCs w:val="28"/>
              </w:rPr>
              <w:t>подпрограмма 2</w:t>
            </w:r>
            <w:r>
              <w:rPr>
                <w:sz w:val="28"/>
                <w:szCs w:val="28"/>
              </w:rPr>
              <w:t>)</w:t>
            </w:r>
          </w:p>
        </w:tc>
      </w:tr>
      <w:tr w:rsidR="00E74248" w:rsidTr="005370DB">
        <w:tc>
          <w:tcPr>
            <w:tcW w:w="3168" w:type="dxa"/>
          </w:tcPr>
          <w:p w:rsidR="00E74248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300" w:type="dxa"/>
          </w:tcPr>
          <w:p w:rsidR="00E74248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4248">
              <w:rPr>
                <w:sz w:val="28"/>
                <w:szCs w:val="28"/>
              </w:rPr>
              <w:t>отсутствуют</w:t>
            </w:r>
          </w:p>
        </w:tc>
      </w:tr>
      <w:tr w:rsidR="00E74248" w:rsidRPr="0037799B" w:rsidTr="005370DB">
        <w:tc>
          <w:tcPr>
            <w:tcW w:w="3168" w:type="dxa"/>
          </w:tcPr>
          <w:p w:rsidR="00E74248" w:rsidRPr="0037799B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 подпрограммы</w:t>
            </w:r>
          </w:p>
        </w:tc>
        <w:tc>
          <w:tcPr>
            <w:tcW w:w="6300" w:type="dxa"/>
          </w:tcPr>
          <w:p w:rsidR="00E74248" w:rsidRPr="0037799B" w:rsidRDefault="00E74248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 xml:space="preserve">управление социальной </w:t>
            </w:r>
            <w:proofErr w:type="gramStart"/>
            <w:r w:rsidR="00B77522">
              <w:rPr>
                <w:sz w:val="28"/>
                <w:szCs w:val="28"/>
              </w:rPr>
              <w:t>защиты населения Администрации Дубовского</w:t>
            </w:r>
            <w:r w:rsidR="009161C2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>района</w:t>
            </w:r>
            <w:r w:rsidR="005370DB">
              <w:rPr>
                <w:sz w:val="28"/>
                <w:szCs w:val="28"/>
              </w:rPr>
              <w:t xml:space="preserve"> Ростовской области</w:t>
            </w:r>
            <w:proofErr w:type="gramEnd"/>
          </w:p>
        </w:tc>
      </w:tr>
      <w:tr w:rsidR="00E74248" w:rsidTr="005370DB">
        <w:tc>
          <w:tcPr>
            <w:tcW w:w="3168" w:type="dxa"/>
          </w:tcPr>
          <w:p w:rsidR="00787BCB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Программно-</w:t>
            </w:r>
          </w:p>
          <w:p w:rsidR="00E74248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инструменты подпрограммы</w:t>
            </w:r>
          </w:p>
        </w:tc>
        <w:tc>
          <w:tcPr>
            <w:tcW w:w="6300" w:type="dxa"/>
          </w:tcPr>
          <w:p w:rsidR="00E74248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4248">
              <w:rPr>
                <w:sz w:val="28"/>
                <w:szCs w:val="28"/>
              </w:rPr>
              <w:t>отсутствуют</w:t>
            </w:r>
          </w:p>
        </w:tc>
      </w:tr>
      <w:tr w:rsidR="00E74248" w:rsidRPr="00203DC1" w:rsidTr="005370DB">
        <w:tc>
          <w:tcPr>
            <w:tcW w:w="3168" w:type="dxa"/>
          </w:tcPr>
          <w:p w:rsidR="00E74248" w:rsidRPr="00203DC1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00" w:type="dxa"/>
          </w:tcPr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="00F13BBC">
              <w:rPr>
                <w:sz w:val="28"/>
                <w:szCs w:val="28"/>
              </w:rPr>
              <w:t>реализация мероприятий по предоставлению услуг для инвалидов с целью их интеграции в общество</w:t>
            </w:r>
          </w:p>
        </w:tc>
      </w:tr>
      <w:tr w:rsidR="00E74248" w:rsidRPr="00203DC1" w:rsidTr="005370DB">
        <w:tc>
          <w:tcPr>
            <w:tcW w:w="3168" w:type="dxa"/>
          </w:tcPr>
          <w:p w:rsidR="00382EE8" w:rsidRDefault="00382EE8" w:rsidP="005370DB">
            <w:pPr>
              <w:rPr>
                <w:sz w:val="28"/>
                <w:szCs w:val="28"/>
              </w:rPr>
            </w:pPr>
          </w:p>
          <w:p w:rsidR="00787BCB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Задачи</w:t>
            </w:r>
          </w:p>
          <w:p w:rsidR="00E74248" w:rsidRPr="00203DC1" w:rsidRDefault="00E74248" w:rsidP="005370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00" w:type="dxa"/>
          </w:tcPr>
          <w:p w:rsidR="00382EE8" w:rsidRDefault="00382EE8" w:rsidP="00131243">
            <w:pPr>
              <w:jc w:val="both"/>
              <w:rPr>
                <w:sz w:val="28"/>
                <w:szCs w:val="28"/>
              </w:rPr>
            </w:pPr>
          </w:p>
          <w:p w:rsidR="00131243" w:rsidRDefault="00E74248" w:rsidP="00131243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 w:rsidR="00131243">
              <w:rPr>
                <w:sz w:val="28"/>
                <w:szCs w:val="28"/>
              </w:rPr>
              <w:t xml:space="preserve">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инвалидов; </w:t>
            </w:r>
          </w:p>
          <w:p w:rsidR="00E74248" w:rsidRPr="00203DC1" w:rsidRDefault="00131243" w:rsidP="001312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доступности и качества реабилитационных услуг (развитие системы реабилитации и социальной интеграции </w:t>
            </w:r>
            <w:r>
              <w:rPr>
                <w:sz w:val="28"/>
                <w:szCs w:val="28"/>
              </w:rPr>
              <w:lastRenderedPageBreak/>
              <w:t xml:space="preserve">инвалидов) </w:t>
            </w:r>
          </w:p>
        </w:tc>
      </w:tr>
      <w:tr w:rsidR="00E74248" w:rsidRPr="00203DC1" w:rsidTr="005370DB">
        <w:tc>
          <w:tcPr>
            <w:tcW w:w="3168" w:type="dxa"/>
          </w:tcPr>
          <w:p w:rsidR="00660A88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lastRenderedPageBreak/>
              <w:t>Целевые индикаторы и показатели</w:t>
            </w:r>
          </w:p>
          <w:p w:rsidR="00E74248" w:rsidRPr="00203DC1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</w:t>
            </w:r>
            <w:r w:rsidRPr="00203DC1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:rsidR="00E74248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77522">
              <w:rPr>
                <w:sz w:val="28"/>
                <w:szCs w:val="28"/>
              </w:rPr>
              <w:t>отсутствуют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</w:p>
        </w:tc>
      </w:tr>
      <w:tr w:rsidR="00E74248" w:rsidRPr="00203DC1" w:rsidTr="005370DB">
        <w:tc>
          <w:tcPr>
            <w:tcW w:w="3168" w:type="dxa"/>
          </w:tcPr>
          <w:p w:rsidR="00E74248" w:rsidRPr="00203DC1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Этапы и сроки реализации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00" w:type="dxa"/>
          </w:tcPr>
          <w:p w:rsidR="00E74248" w:rsidRPr="00203DC1" w:rsidRDefault="005370DB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4248" w:rsidRPr="00203DC1">
              <w:rPr>
                <w:sz w:val="28"/>
                <w:szCs w:val="28"/>
              </w:rPr>
              <w:t xml:space="preserve">реализация </w:t>
            </w:r>
            <w:r w:rsidR="00E74248">
              <w:rPr>
                <w:sz w:val="28"/>
                <w:szCs w:val="28"/>
              </w:rPr>
              <w:t>под</w:t>
            </w:r>
            <w:r w:rsidR="00E74248" w:rsidRPr="00203DC1">
              <w:rPr>
                <w:sz w:val="28"/>
                <w:szCs w:val="28"/>
              </w:rPr>
              <w:t>программы</w:t>
            </w:r>
            <w:r w:rsidR="006508EA">
              <w:rPr>
                <w:sz w:val="28"/>
                <w:szCs w:val="28"/>
              </w:rPr>
              <w:t xml:space="preserve"> </w:t>
            </w:r>
            <w:r w:rsidR="00E74248" w:rsidRPr="00203DC1">
              <w:rPr>
                <w:sz w:val="28"/>
                <w:szCs w:val="28"/>
              </w:rPr>
              <w:t>запланирована на 2014-20</w:t>
            </w:r>
            <w:r w:rsidR="00C77A64">
              <w:rPr>
                <w:sz w:val="28"/>
                <w:szCs w:val="28"/>
              </w:rPr>
              <w:t>20</w:t>
            </w:r>
            <w:r w:rsidR="00E74248" w:rsidRPr="00203DC1">
              <w:rPr>
                <w:sz w:val="28"/>
                <w:szCs w:val="28"/>
              </w:rPr>
              <w:t xml:space="preserve"> годы</w:t>
            </w:r>
            <w:r w:rsidR="006508EA">
              <w:rPr>
                <w:sz w:val="28"/>
                <w:szCs w:val="28"/>
              </w:rPr>
              <w:t xml:space="preserve">, </w:t>
            </w:r>
            <w:r w:rsidR="00C77A64">
              <w:rPr>
                <w:sz w:val="28"/>
                <w:szCs w:val="28"/>
              </w:rPr>
              <w:t>этапы реализации не выделяются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</w:p>
        </w:tc>
      </w:tr>
      <w:tr w:rsidR="00E74248" w:rsidRPr="00203DC1" w:rsidTr="00744DB2">
        <w:trPr>
          <w:trHeight w:val="5775"/>
        </w:trPr>
        <w:tc>
          <w:tcPr>
            <w:tcW w:w="3168" w:type="dxa"/>
          </w:tcPr>
          <w:p w:rsidR="008E17E8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Ресурсное </w:t>
            </w:r>
          </w:p>
          <w:p w:rsidR="00E74248" w:rsidRPr="00203DC1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обеспечение муниципальной </w:t>
            </w:r>
            <w:r w:rsidR="0013572A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00" w:type="dxa"/>
          </w:tcPr>
          <w:p w:rsidR="00E74248" w:rsidRPr="00203DC1" w:rsidRDefault="00660A88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="006508EA">
              <w:rPr>
                <w:sz w:val="28"/>
                <w:szCs w:val="28"/>
              </w:rPr>
              <w:t>объем финанс</w:t>
            </w:r>
            <w:r>
              <w:rPr>
                <w:sz w:val="28"/>
                <w:szCs w:val="28"/>
              </w:rPr>
              <w:t>ирования подпрограммы составляет</w:t>
            </w:r>
            <w:r w:rsidR="00E74248"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10</w:t>
            </w:r>
            <w:r w:rsidR="00671F6B">
              <w:rPr>
                <w:sz w:val="28"/>
                <w:szCs w:val="28"/>
              </w:rPr>
              <w:t>3,9</w:t>
            </w:r>
            <w:r w:rsidR="002F6487">
              <w:rPr>
                <w:sz w:val="28"/>
                <w:szCs w:val="28"/>
              </w:rPr>
              <w:t xml:space="preserve"> </w:t>
            </w:r>
            <w:r w:rsidR="00E74248" w:rsidRPr="00203DC1">
              <w:rPr>
                <w:sz w:val="28"/>
                <w:szCs w:val="28"/>
              </w:rPr>
              <w:t>тыс. рублей, в том числе: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>24,5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 xml:space="preserve">8,0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-</w:t>
            </w:r>
            <w:r w:rsidR="00B77522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13,</w:t>
            </w:r>
            <w:r w:rsidR="00615699">
              <w:rPr>
                <w:sz w:val="28"/>
                <w:szCs w:val="28"/>
              </w:rPr>
              <w:t>3</w:t>
            </w:r>
            <w:r w:rsidR="002F6487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1569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615699">
              <w:rPr>
                <w:sz w:val="28"/>
                <w:szCs w:val="28"/>
              </w:rPr>
              <w:t>15,2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E37B51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2018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1</w:t>
            </w:r>
            <w:r w:rsidR="00671F6B">
              <w:rPr>
                <w:sz w:val="28"/>
                <w:szCs w:val="28"/>
              </w:rPr>
              <w:t>4,3</w:t>
            </w:r>
            <w:r w:rsidR="00B7752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</w:t>
            </w:r>
            <w:r w:rsidR="009161C2">
              <w:rPr>
                <w:sz w:val="28"/>
                <w:szCs w:val="28"/>
              </w:rPr>
              <w:t xml:space="preserve">.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094B79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2019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 w:rsidR="002F6487"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14,3</w:t>
            </w:r>
            <w:r w:rsidRPr="00203DC1">
              <w:rPr>
                <w:sz w:val="28"/>
                <w:szCs w:val="28"/>
              </w:rPr>
              <w:t xml:space="preserve"> тыс.</w:t>
            </w:r>
            <w:r w:rsidR="009161C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E74248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2020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 w:rsidR="002F6487"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14,3</w:t>
            </w:r>
            <w:r w:rsidR="002F6487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</w:t>
            </w:r>
            <w:r w:rsidR="009161C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</w:t>
            </w:r>
            <w:r w:rsidR="006508EA">
              <w:rPr>
                <w:sz w:val="28"/>
                <w:szCs w:val="28"/>
              </w:rPr>
              <w:t>;</w:t>
            </w:r>
          </w:p>
          <w:p w:rsidR="00E74248" w:rsidRPr="00203DC1" w:rsidRDefault="00131243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</w:t>
            </w:r>
            <w:r w:rsidR="006508EA">
              <w:rPr>
                <w:sz w:val="28"/>
                <w:szCs w:val="28"/>
              </w:rPr>
              <w:t xml:space="preserve"> - </w:t>
            </w:r>
            <w:r w:rsidR="002F6487">
              <w:rPr>
                <w:sz w:val="28"/>
                <w:szCs w:val="28"/>
              </w:rPr>
              <w:t>10</w:t>
            </w:r>
            <w:r w:rsidR="00671F6B">
              <w:rPr>
                <w:sz w:val="28"/>
                <w:szCs w:val="28"/>
              </w:rPr>
              <w:t>3,9</w:t>
            </w:r>
            <w:r w:rsidR="002F6487">
              <w:rPr>
                <w:sz w:val="28"/>
                <w:szCs w:val="28"/>
              </w:rPr>
              <w:t xml:space="preserve"> тыс.</w:t>
            </w:r>
            <w:r w:rsidR="00E559C8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рублей, в том числе</w:t>
            </w:r>
            <w:r w:rsidR="00E74248" w:rsidRPr="00203DC1">
              <w:rPr>
                <w:sz w:val="28"/>
                <w:szCs w:val="28"/>
              </w:rPr>
              <w:t>: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2014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 w:rsidR="00B77522">
              <w:rPr>
                <w:sz w:val="28"/>
                <w:szCs w:val="28"/>
              </w:rPr>
              <w:t>24,5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2015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-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8,0</w:t>
            </w:r>
            <w:r w:rsidR="00B7752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2016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Pr="00203DC1">
              <w:rPr>
                <w:sz w:val="28"/>
                <w:szCs w:val="28"/>
              </w:rPr>
              <w:t xml:space="preserve"> </w:t>
            </w:r>
            <w:r w:rsidR="002F6487">
              <w:rPr>
                <w:sz w:val="28"/>
                <w:szCs w:val="28"/>
              </w:rPr>
              <w:t>- 13,</w:t>
            </w:r>
            <w:r w:rsidR="00615699">
              <w:rPr>
                <w:sz w:val="28"/>
                <w:szCs w:val="28"/>
              </w:rPr>
              <w:t>3</w:t>
            </w:r>
            <w:r w:rsidRPr="00203DC1">
              <w:rPr>
                <w:sz w:val="28"/>
                <w:szCs w:val="28"/>
              </w:rPr>
              <w:t xml:space="preserve"> 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2017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 w:rsidR="002F6487">
              <w:rPr>
                <w:sz w:val="28"/>
                <w:szCs w:val="28"/>
              </w:rPr>
              <w:t>- 1</w:t>
            </w:r>
            <w:r w:rsidR="00615699">
              <w:rPr>
                <w:sz w:val="28"/>
                <w:szCs w:val="28"/>
              </w:rPr>
              <w:t>5,2</w:t>
            </w:r>
            <w:r w:rsidR="002F6487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тыс. 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2018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 w:rsidR="002F6487"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14,3</w:t>
            </w:r>
            <w:r w:rsidR="002F6487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 xml:space="preserve"> тыс.</w:t>
            </w:r>
            <w:r w:rsidR="009161C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E74248" w:rsidRPr="00203DC1" w:rsidRDefault="00E74248" w:rsidP="00FE09CC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2019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 w:rsidR="002F6487"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14,3</w:t>
            </w:r>
            <w:r w:rsidRPr="00203DC1">
              <w:rPr>
                <w:sz w:val="28"/>
                <w:szCs w:val="28"/>
              </w:rPr>
              <w:t xml:space="preserve"> тыс.</w:t>
            </w:r>
            <w:r w:rsidR="009161C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рублей;</w:t>
            </w:r>
          </w:p>
          <w:p w:rsidR="00C74DA2" w:rsidRPr="00203DC1" w:rsidRDefault="00E74248" w:rsidP="00744DB2">
            <w:pPr>
              <w:jc w:val="both"/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>2020</w:t>
            </w:r>
            <w:r w:rsidR="005370DB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г</w:t>
            </w:r>
            <w:r w:rsidR="005370DB">
              <w:rPr>
                <w:sz w:val="28"/>
                <w:szCs w:val="28"/>
              </w:rPr>
              <w:t>од</w:t>
            </w:r>
            <w:r>
              <w:rPr>
                <w:sz w:val="28"/>
                <w:szCs w:val="28"/>
              </w:rPr>
              <w:t xml:space="preserve"> </w:t>
            </w:r>
            <w:r w:rsidR="00671F6B">
              <w:rPr>
                <w:sz w:val="28"/>
                <w:szCs w:val="28"/>
              </w:rPr>
              <w:t>-</w:t>
            </w:r>
            <w:r w:rsidR="002F6487">
              <w:rPr>
                <w:sz w:val="28"/>
                <w:szCs w:val="28"/>
              </w:rPr>
              <w:t xml:space="preserve"> 1</w:t>
            </w:r>
            <w:r w:rsidR="00671F6B">
              <w:rPr>
                <w:sz w:val="28"/>
                <w:szCs w:val="28"/>
              </w:rPr>
              <w:t>4,3</w:t>
            </w:r>
            <w:r w:rsidRPr="00203DC1">
              <w:rPr>
                <w:sz w:val="28"/>
                <w:szCs w:val="28"/>
              </w:rPr>
              <w:t xml:space="preserve"> тыс.</w:t>
            </w:r>
            <w:r w:rsidR="009161C2">
              <w:rPr>
                <w:sz w:val="28"/>
                <w:szCs w:val="28"/>
              </w:rPr>
              <w:t xml:space="preserve"> </w:t>
            </w:r>
            <w:r w:rsidRPr="00203DC1">
              <w:rPr>
                <w:sz w:val="28"/>
                <w:szCs w:val="28"/>
              </w:rPr>
              <w:t>рублей</w:t>
            </w:r>
          </w:p>
        </w:tc>
      </w:tr>
      <w:tr w:rsidR="00E74248" w:rsidRPr="00203DC1" w:rsidTr="005370DB">
        <w:tc>
          <w:tcPr>
            <w:tcW w:w="3168" w:type="dxa"/>
          </w:tcPr>
          <w:p w:rsidR="008E17E8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Ожидаемые </w:t>
            </w:r>
            <w:r w:rsidR="008E17E8">
              <w:rPr>
                <w:sz w:val="28"/>
                <w:szCs w:val="28"/>
              </w:rPr>
              <w:t>конечные</w:t>
            </w:r>
          </w:p>
          <w:p w:rsidR="00E74248" w:rsidRPr="00203DC1" w:rsidRDefault="00E74248" w:rsidP="005370DB">
            <w:pPr>
              <w:rPr>
                <w:sz w:val="28"/>
                <w:szCs w:val="28"/>
              </w:rPr>
            </w:pPr>
            <w:r w:rsidRPr="00203DC1">
              <w:rPr>
                <w:sz w:val="28"/>
                <w:szCs w:val="28"/>
              </w:rPr>
              <w:t xml:space="preserve">результаты реализации </w:t>
            </w:r>
            <w:r w:rsidR="0013572A">
              <w:rPr>
                <w:sz w:val="28"/>
                <w:szCs w:val="28"/>
              </w:rPr>
              <w:t>подп</w:t>
            </w:r>
            <w:r w:rsidRPr="00203DC1">
              <w:rPr>
                <w:sz w:val="28"/>
                <w:szCs w:val="28"/>
              </w:rPr>
              <w:t>рограммы</w:t>
            </w:r>
          </w:p>
        </w:tc>
        <w:tc>
          <w:tcPr>
            <w:tcW w:w="6300" w:type="dxa"/>
          </w:tcPr>
          <w:p w:rsidR="00053CF7" w:rsidRDefault="00053CF7" w:rsidP="00FE09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370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увеличение количества инвалидов,</w:t>
            </w:r>
            <w:r w:rsidR="009161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положительно оценивающих отношение населения к проблемам инвалидов;</w:t>
            </w:r>
          </w:p>
          <w:p w:rsidR="00E74248" w:rsidRDefault="00B77522" w:rsidP="00E559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социальных гарантий инвалидов</w:t>
            </w:r>
          </w:p>
          <w:p w:rsidR="00C74DA2" w:rsidRPr="00203DC1" w:rsidRDefault="00C74DA2" w:rsidP="00E559C8">
            <w:pPr>
              <w:jc w:val="both"/>
              <w:rPr>
                <w:sz w:val="28"/>
                <w:szCs w:val="28"/>
              </w:rPr>
            </w:pPr>
          </w:p>
        </w:tc>
      </w:tr>
    </w:tbl>
    <w:p w:rsidR="00242D37" w:rsidRDefault="00242D37" w:rsidP="002239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Приоритеты и цели </w:t>
      </w:r>
      <w:r w:rsidR="000F3664">
        <w:rPr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 xml:space="preserve"> политики</w:t>
      </w:r>
    </w:p>
    <w:p w:rsidR="00242D37" w:rsidRDefault="00242D37" w:rsidP="0022393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в сфере поддержки и социальной защиты инвалидов</w:t>
      </w:r>
    </w:p>
    <w:p w:rsidR="006B3FB3" w:rsidRDefault="006B3FB3" w:rsidP="00223936">
      <w:pPr>
        <w:pStyle w:val="Default"/>
        <w:jc w:val="center"/>
        <w:rPr>
          <w:sz w:val="28"/>
          <w:szCs w:val="28"/>
        </w:rPr>
      </w:pPr>
    </w:p>
    <w:p w:rsidR="00FC5C67" w:rsidRDefault="00237F13" w:rsidP="009A7F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A7F45">
        <w:rPr>
          <w:sz w:val="28"/>
          <w:szCs w:val="28"/>
        </w:rPr>
        <w:t>К приоритетным направлениям</w:t>
      </w:r>
      <w:r w:rsidR="00FC5C67">
        <w:rPr>
          <w:sz w:val="28"/>
          <w:szCs w:val="28"/>
        </w:rPr>
        <w:t xml:space="preserve"> государственной политики в сфере поддержки и социальной защиты инвалидов  на территории Ростовской области </w:t>
      </w:r>
      <w:r w:rsidR="009A7F45">
        <w:rPr>
          <w:sz w:val="28"/>
          <w:szCs w:val="28"/>
        </w:rPr>
        <w:t>отнесены</w:t>
      </w:r>
      <w:r w:rsidR="00FC5C67">
        <w:rPr>
          <w:sz w:val="28"/>
          <w:szCs w:val="28"/>
        </w:rPr>
        <w:t xml:space="preserve">: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мероприятий по обеспечению доступности объектов социальной инфраструктуры, транспорта;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 w:rsidR="00FB4D16">
        <w:rPr>
          <w:sz w:val="28"/>
          <w:szCs w:val="28"/>
        </w:rPr>
        <w:t>р</w:t>
      </w:r>
      <w:r>
        <w:rPr>
          <w:sz w:val="28"/>
          <w:szCs w:val="28"/>
        </w:rPr>
        <w:t xml:space="preserve">еализации социальной политики в отношении инвалидов с участием самих граждан с ограниченными возможностями; </w:t>
      </w:r>
    </w:p>
    <w:p w:rsidR="00FC5C67" w:rsidRDefault="00660A88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 w:rsidR="00FC5C67">
        <w:rPr>
          <w:sz w:val="28"/>
          <w:szCs w:val="28"/>
        </w:rPr>
        <w:t xml:space="preserve">обеспечение комплексного сопровождения инвалида с момента проявления заболевания до полной интеграции в обществе;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инвалидов возможностью получить общее, профессиональное образование, активно включиться в культурную и спортивную жизнь исходя из их потребностей и возможностей; 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информационной политики, направленной на получение гражданами с ограниченными возможностями информации по вопросам, связанным с защитой их прав; </w:t>
      </w:r>
    </w:p>
    <w:p w:rsidR="00C70518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с организациями инвалидов по вопросам, связанным с защитой прав граждан с ограниченными возможностями;</w:t>
      </w:r>
    </w:p>
    <w:p w:rsidR="00FC5C67" w:rsidRDefault="00FC5C67" w:rsidP="005370D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39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 непрерывного процесса оценки эффективности мероприятий по социальной поддержке инвалидов. </w:t>
      </w:r>
    </w:p>
    <w:p w:rsidR="00FC5C67" w:rsidRDefault="00FC5C67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601E5">
        <w:rPr>
          <w:color w:val="auto"/>
          <w:sz w:val="28"/>
          <w:szCs w:val="28"/>
        </w:rPr>
        <w:t xml:space="preserve">      </w:t>
      </w:r>
      <w:r>
        <w:rPr>
          <w:color w:val="auto"/>
          <w:sz w:val="28"/>
          <w:szCs w:val="28"/>
        </w:rPr>
        <w:t xml:space="preserve">Указанные направления реализуются в соответствии: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Федеральным законом от 24.11.1995 № 181-ФЗ «О социальной защите инвалидов в Российской Федерации»;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Федеральным законом от 28.12.2013 № 442-ФЗ «Об основах социального обслуживания граждан в Российской Федерации»; </w:t>
      </w:r>
    </w:p>
    <w:p w:rsidR="00FC5C67" w:rsidRDefault="00223936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FC5C67">
        <w:rPr>
          <w:color w:val="auto"/>
          <w:sz w:val="28"/>
          <w:szCs w:val="28"/>
        </w:rPr>
        <w:t xml:space="preserve">с Областным законом от 05.07.2013 № 1115-ЗС «Об обеспечении на территории Ростовской области беспрепятственного доступа инвалидов и других </w:t>
      </w:r>
      <w:proofErr w:type="spellStart"/>
      <w:r w:rsidR="00FC5C67">
        <w:rPr>
          <w:color w:val="auto"/>
          <w:sz w:val="28"/>
          <w:szCs w:val="28"/>
        </w:rPr>
        <w:t>маломобильных</w:t>
      </w:r>
      <w:proofErr w:type="spellEnd"/>
      <w:r w:rsidR="00FC5C67">
        <w:rPr>
          <w:color w:val="auto"/>
          <w:sz w:val="28"/>
          <w:szCs w:val="28"/>
        </w:rPr>
        <w:t xml:space="preserve"> групп населения к объектам социальной, инженерной и транспортной инфраструктур». </w:t>
      </w:r>
    </w:p>
    <w:p w:rsidR="00FB4D16" w:rsidRDefault="00FB4D16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Развитие социальной сферы Дубовского района согласно Стратегии социально-экономического развития Дубовского района на период до 2020 года предполагает обеспечение доступности объектов социальной инфраструктуры и услуг </w:t>
      </w:r>
      <w:r w:rsidR="003D69DF">
        <w:rPr>
          <w:color w:val="auto"/>
          <w:sz w:val="28"/>
          <w:szCs w:val="28"/>
        </w:rPr>
        <w:t xml:space="preserve">для инвалидов и других </w:t>
      </w:r>
      <w:proofErr w:type="spellStart"/>
      <w:r w:rsidR="003D69DF">
        <w:rPr>
          <w:color w:val="auto"/>
          <w:sz w:val="28"/>
          <w:szCs w:val="28"/>
        </w:rPr>
        <w:t>маломобильных</w:t>
      </w:r>
      <w:proofErr w:type="spellEnd"/>
      <w:r w:rsidR="003D69DF">
        <w:rPr>
          <w:color w:val="auto"/>
          <w:sz w:val="28"/>
          <w:szCs w:val="28"/>
        </w:rPr>
        <w:t xml:space="preserve"> групп населения. Муниципальная программа «Доступная среда» конкретизирует мероприятия по формированию условий для беспрепятственного доступа инвалидов и других </w:t>
      </w:r>
      <w:proofErr w:type="spellStart"/>
      <w:r w:rsidR="003D69DF">
        <w:rPr>
          <w:color w:val="auto"/>
          <w:sz w:val="28"/>
          <w:szCs w:val="28"/>
        </w:rPr>
        <w:t>маломобильных</w:t>
      </w:r>
      <w:proofErr w:type="spellEnd"/>
      <w:r w:rsidR="003D69DF">
        <w:rPr>
          <w:color w:val="auto"/>
          <w:sz w:val="28"/>
          <w:szCs w:val="28"/>
        </w:rPr>
        <w:t xml:space="preserve"> групп населения к объектам и услугам.</w:t>
      </w:r>
    </w:p>
    <w:p w:rsidR="00E86D17" w:rsidRDefault="00E86D17" w:rsidP="00223936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 показателей</w:t>
      </w:r>
      <w:r w:rsidR="00420051">
        <w:rPr>
          <w:color w:val="auto"/>
          <w:sz w:val="28"/>
          <w:szCs w:val="28"/>
        </w:rPr>
        <w:t xml:space="preserve"> программы</w:t>
      </w:r>
      <w:r>
        <w:rPr>
          <w:color w:val="auto"/>
          <w:sz w:val="28"/>
          <w:szCs w:val="28"/>
        </w:rPr>
        <w:t xml:space="preserve"> позволяет оценивать результаты реализации комплекса мероприятий, направленных на </w:t>
      </w:r>
      <w:r w:rsidR="00420051">
        <w:rPr>
          <w:color w:val="auto"/>
          <w:sz w:val="28"/>
          <w:szCs w:val="28"/>
        </w:rPr>
        <w:t>формирование доступной среды для инвалидов.</w:t>
      </w:r>
      <w:r w:rsidR="007601E5">
        <w:rPr>
          <w:color w:val="auto"/>
          <w:sz w:val="28"/>
          <w:szCs w:val="28"/>
        </w:rPr>
        <w:t xml:space="preserve"> </w:t>
      </w:r>
    </w:p>
    <w:p w:rsidR="00FC5C67" w:rsidRDefault="00420051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r w:rsidR="00FC5C67">
        <w:rPr>
          <w:color w:val="auto"/>
          <w:sz w:val="28"/>
          <w:szCs w:val="28"/>
        </w:rPr>
        <w:t xml:space="preserve">Сведения о показателях (индикаторах) </w:t>
      </w:r>
      <w:r w:rsidR="00AC72AE">
        <w:rPr>
          <w:color w:val="auto"/>
          <w:sz w:val="28"/>
          <w:szCs w:val="28"/>
        </w:rPr>
        <w:t xml:space="preserve">муниципальной </w:t>
      </w:r>
      <w:r w:rsidR="00FC5C67">
        <w:rPr>
          <w:color w:val="auto"/>
          <w:sz w:val="28"/>
          <w:szCs w:val="28"/>
        </w:rPr>
        <w:t xml:space="preserve"> программы </w:t>
      </w:r>
      <w:r w:rsidR="00AC72AE">
        <w:rPr>
          <w:color w:val="auto"/>
          <w:sz w:val="28"/>
          <w:szCs w:val="28"/>
        </w:rPr>
        <w:t>Дубовского района</w:t>
      </w:r>
      <w:r w:rsidR="00FC5C67">
        <w:rPr>
          <w:color w:val="auto"/>
          <w:sz w:val="28"/>
          <w:szCs w:val="28"/>
        </w:rPr>
        <w:t xml:space="preserve"> «Доступная среда», подпрограмм </w:t>
      </w:r>
      <w:r w:rsidR="00375488">
        <w:rPr>
          <w:color w:val="auto"/>
          <w:sz w:val="28"/>
          <w:szCs w:val="28"/>
        </w:rPr>
        <w:t>муниципальной</w:t>
      </w:r>
      <w:r w:rsidR="00FC5C67">
        <w:rPr>
          <w:color w:val="auto"/>
          <w:sz w:val="28"/>
          <w:szCs w:val="28"/>
        </w:rPr>
        <w:t xml:space="preserve"> программы и их значениях приведены в приложении № 1. </w:t>
      </w:r>
    </w:p>
    <w:p w:rsidR="00FC5C67" w:rsidRDefault="007601E5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</w:t>
      </w:r>
      <w:proofErr w:type="gramStart"/>
      <w:r w:rsidR="00FC5C67">
        <w:rPr>
          <w:color w:val="auto"/>
          <w:sz w:val="28"/>
          <w:szCs w:val="28"/>
        </w:rPr>
        <w:t xml:space="preserve">Перечень подпрограмм, основных мероприятий </w:t>
      </w:r>
      <w:r w:rsidR="00AC72AE">
        <w:rPr>
          <w:color w:val="auto"/>
          <w:sz w:val="28"/>
          <w:szCs w:val="28"/>
        </w:rPr>
        <w:t>муниципальной</w:t>
      </w:r>
      <w:r w:rsidR="00FC5C67">
        <w:rPr>
          <w:color w:val="auto"/>
          <w:sz w:val="28"/>
          <w:szCs w:val="28"/>
        </w:rPr>
        <w:t xml:space="preserve"> программы </w:t>
      </w:r>
      <w:r w:rsidR="00AC72AE">
        <w:rPr>
          <w:color w:val="auto"/>
          <w:sz w:val="28"/>
          <w:szCs w:val="28"/>
        </w:rPr>
        <w:t>Дубовского района</w:t>
      </w:r>
      <w:r w:rsidR="00FC5C67">
        <w:rPr>
          <w:color w:val="auto"/>
          <w:sz w:val="28"/>
          <w:szCs w:val="28"/>
        </w:rPr>
        <w:t xml:space="preserve"> «Доступная среда» приведен</w:t>
      </w:r>
      <w:r w:rsidR="0075080A">
        <w:rPr>
          <w:color w:val="auto"/>
          <w:sz w:val="28"/>
          <w:szCs w:val="28"/>
        </w:rPr>
        <w:t>ы</w:t>
      </w:r>
      <w:r w:rsidR="00FC5C67">
        <w:rPr>
          <w:color w:val="auto"/>
          <w:sz w:val="28"/>
          <w:szCs w:val="28"/>
        </w:rPr>
        <w:t xml:space="preserve"> в приложении</w:t>
      </w:r>
      <w:r>
        <w:rPr>
          <w:color w:val="auto"/>
          <w:sz w:val="28"/>
          <w:szCs w:val="28"/>
        </w:rPr>
        <w:t xml:space="preserve"> </w:t>
      </w:r>
      <w:r w:rsidR="00FC5C67">
        <w:rPr>
          <w:color w:val="auto"/>
          <w:sz w:val="28"/>
          <w:szCs w:val="28"/>
        </w:rPr>
        <w:t xml:space="preserve"> № 2. </w:t>
      </w:r>
      <w:proofErr w:type="gramEnd"/>
    </w:p>
    <w:p w:rsidR="008C20BA" w:rsidRDefault="008C20BA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Сведения о методике расчета показателя (индикатора) приведены в приложении №3.</w:t>
      </w:r>
    </w:p>
    <w:p w:rsidR="001D1310" w:rsidRDefault="001D1310" w:rsidP="00E41A2D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Расходы бюджета района на реализацию муниципальной программы «Доступная среда» приведены в приложении №4</w:t>
      </w:r>
      <w:r w:rsidR="00223936">
        <w:rPr>
          <w:color w:val="auto"/>
          <w:sz w:val="28"/>
          <w:szCs w:val="28"/>
        </w:rPr>
        <w:t>.</w:t>
      </w:r>
    </w:p>
    <w:p w:rsidR="00B03DE2" w:rsidRDefault="007601E5" w:rsidP="00382EE8">
      <w:pPr>
        <w:pStyle w:val="Default"/>
        <w:jc w:val="both"/>
        <w:sectPr w:rsidR="00B03DE2" w:rsidSect="00EC403C">
          <w:footerReference w:type="even" r:id="rId8"/>
          <w:footerReference w:type="default" r:id="rId9"/>
          <w:footerReference w:type="first" r:id="rId10"/>
          <w:pgSz w:w="11906" w:h="16838"/>
          <w:pgMar w:top="284" w:right="850" w:bottom="0" w:left="1701" w:header="709" w:footer="709" w:gutter="0"/>
          <w:pgNumType w:start="1"/>
          <w:cols w:space="708"/>
          <w:docGrid w:linePitch="360"/>
        </w:sectPr>
      </w:pPr>
      <w:r>
        <w:rPr>
          <w:color w:val="auto"/>
          <w:sz w:val="28"/>
          <w:szCs w:val="28"/>
        </w:rPr>
        <w:t xml:space="preserve">           </w:t>
      </w:r>
      <w:r w:rsidR="00FC5C67">
        <w:rPr>
          <w:color w:val="auto"/>
          <w:sz w:val="28"/>
          <w:szCs w:val="28"/>
        </w:rPr>
        <w:t>Расходы бюджет</w:t>
      </w:r>
      <w:r w:rsidR="00AC72AE">
        <w:rPr>
          <w:color w:val="auto"/>
          <w:sz w:val="28"/>
          <w:szCs w:val="28"/>
        </w:rPr>
        <w:t xml:space="preserve">ов всех уровней </w:t>
      </w:r>
      <w:r w:rsidR="00FC5C67">
        <w:rPr>
          <w:color w:val="auto"/>
          <w:sz w:val="28"/>
          <w:szCs w:val="28"/>
        </w:rPr>
        <w:t xml:space="preserve">на реализацию </w:t>
      </w:r>
      <w:r w:rsidR="00AC72AE">
        <w:rPr>
          <w:color w:val="auto"/>
          <w:sz w:val="28"/>
          <w:szCs w:val="28"/>
        </w:rPr>
        <w:t>муниципальной программы</w:t>
      </w:r>
      <w:r w:rsidR="00FC5C67">
        <w:rPr>
          <w:color w:val="auto"/>
          <w:sz w:val="28"/>
          <w:szCs w:val="28"/>
        </w:rPr>
        <w:t xml:space="preserve"> «Доступная среда» приведены в приложении </w:t>
      </w:r>
      <w:r w:rsidR="008C20BA">
        <w:rPr>
          <w:color w:val="auto"/>
          <w:sz w:val="28"/>
          <w:szCs w:val="28"/>
        </w:rPr>
        <w:t xml:space="preserve"> №5</w:t>
      </w:r>
      <w:r w:rsidR="00FC5C67">
        <w:rPr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 xml:space="preserve">           </w:t>
      </w:r>
    </w:p>
    <w:p w:rsidR="00150E41" w:rsidRDefault="007601E5" w:rsidP="007601E5">
      <w:pPr>
        <w:widowControl w:val="0"/>
        <w:autoSpaceDE w:val="0"/>
        <w:autoSpaceDN w:val="0"/>
        <w:adjustRightInd w:val="0"/>
        <w:jc w:val="center"/>
        <w:outlineLvl w:val="1"/>
      </w:pPr>
      <w:r w:rsidRPr="00AE3891">
        <w:lastRenderedPageBreak/>
        <w:t xml:space="preserve">                                                                                                                                       </w:t>
      </w:r>
    </w:p>
    <w:p w:rsidR="00150E41" w:rsidRDefault="00150E41" w:rsidP="007601E5">
      <w:pPr>
        <w:widowControl w:val="0"/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 </w:t>
      </w:r>
      <w:r w:rsidR="007601E5" w:rsidRPr="00AE3891">
        <w:t xml:space="preserve"> </w:t>
      </w:r>
    </w:p>
    <w:p w:rsidR="00AC72AE" w:rsidRPr="00377E39" w:rsidRDefault="00150E41" w:rsidP="00377E39">
      <w:pPr>
        <w:widowControl w:val="0"/>
        <w:autoSpaceDE w:val="0"/>
        <w:autoSpaceDN w:val="0"/>
        <w:adjustRightInd w:val="0"/>
        <w:jc w:val="right"/>
        <w:outlineLvl w:val="0"/>
      </w:pPr>
      <w:r w:rsidRPr="00377E39">
        <w:t xml:space="preserve">                                                                                                                                             </w:t>
      </w:r>
      <w:r w:rsidR="00AC72AE" w:rsidRPr="00377E39">
        <w:t>Приложение  №1</w:t>
      </w:r>
    </w:p>
    <w:p w:rsidR="00AC72AE" w:rsidRPr="00377E39" w:rsidRDefault="007601E5" w:rsidP="00377E39">
      <w:pPr>
        <w:widowControl w:val="0"/>
        <w:autoSpaceDE w:val="0"/>
        <w:autoSpaceDN w:val="0"/>
        <w:adjustRightInd w:val="0"/>
        <w:jc w:val="right"/>
      </w:pPr>
      <w:r w:rsidRPr="00377E39">
        <w:t xml:space="preserve">                                                                                                                        </w:t>
      </w:r>
      <w:r w:rsidR="00AC72AE" w:rsidRPr="00377E39">
        <w:t>к муниципальной</w:t>
      </w:r>
      <w:r w:rsidRPr="00377E39">
        <w:t xml:space="preserve"> </w:t>
      </w:r>
      <w:r w:rsidR="00AC72AE" w:rsidRPr="00377E39">
        <w:t>программе</w:t>
      </w:r>
    </w:p>
    <w:p w:rsidR="00AC72AE" w:rsidRPr="00377E39" w:rsidRDefault="007601E5" w:rsidP="00377E39">
      <w:pPr>
        <w:widowControl w:val="0"/>
        <w:autoSpaceDE w:val="0"/>
        <w:autoSpaceDN w:val="0"/>
        <w:adjustRightInd w:val="0"/>
        <w:jc w:val="right"/>
      </w:pPr>
      <w:r w:rsidRPr="00377E39">
        <w:t xml:space="preserve">                                                                                                                     </w:t>
      </w:r>
      <w:r w:rsidR="00AC72AE" w:rsidRPr="00377E39">
        <w:t>Дубовского района</w:t>
      </w:r>
    </w:p>
    <w:p w:rsidR="00AC72AE" w:rsidRPr="00377E39" w:rsidRDefault="007601E5" w:rsidP="00377E39">
      <w:pPr>
        <w:widowControl w:val="0"/>
        <w:autoSpaceDE w:val="0"/>
        <w:autoSpaceDN w:val="0"/>
        <w:adjustRightInd w:val="0"/>
        <w:jc w:val="right"/>
      </w:pPr>
      <w:r w:rsidRPr="00377E39">
        <w:t xml:space="preserve">                                                                                                                                      </w:t>
      </w:r>
      <w:r w:rsidR="00AE3891" w:rsidRPr="00377E39">
        <w:t xml:space="preserve">            </w:t>
      </w:r>
      <w:r w:rsidRPr="00377E39">
        <w:t xml:space="preserve">  </w:t>
      </w:r>
      <w:r w:rsidR="00AC72AE" w:rsidRPr="00377E39">
        <w:t>«Доступная среда»</w:t>
      </w:r>
    </w:p>
    <w:p w:rsidR="00AC72AE" w:rsidRPr="00377E39" w:rsidRDefault="00AC72AE" w:rsidP="00AC72AE">
      <w:pPr>
        <w:widowControl w:val="0"/>
        <w:autoSpaceDE w:val="0"/>
        <w:autoSpaceDN w:val="0"/>
        <w:adjustRightInd w:val="0"/>
        <w:jc w:val="right"/>
        <w:outlineLvl w:val="2"/>
      </w:pPr>
    </w:p>
    <w:p w:rsidR="00595752" w:rsidRDefault="00595752" w:rsidP="00150E41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outlineLvl w:val="0"/>
      </w:pPr>
    </w:p>
    <w:p w:rsidR="00595752" w:rsidRDefault="00595752" w:rsidP="00150E41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outlineLvl w:val="0"/>
      </w:pPr>
    </w:p>
    <w:p w:rsidR="00595752" w:rsidRDefault="00595752" w:rsidP="00150E41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outlineLvl w:val="0"/>
      </w:pPr>
    </w:p>
    <w:p w:rsidR="00AC72AE" w:rsidRPr="00377E39" w:rsidRDefault="00AC72AE" w:rsidP="00150E41">
      <w:pPr>
        <w:widowControl w:val="0"/>
        <w:tabs>
          <w:tab w:val="left" w:pos="9610"/>
        </w:tabs>
        <w:autoSpaceDE w:val="0"/>
        <w:autoSpaceDN w:val="0"/>
        <w:adjustRightInd w:val="0"/>
        <w:jc w:val="center"/>
        <w:outlineLvl w:val="0"/>
      </w:pPr>
      <w:r w:rsidRPr="00377E39">
        <w:t>Сведения</w:t>
      </w:r>
    </w:p>
    <w:p w:rsidR="007601E5" w:rsidRPr="00377E39" w:rsidRDefault="00AC72AE" w:rsidP="00AC72AE">
      <w:pPr>
        <w:widowControl w:val="0"/>
        <w:autoSpaceDE w:val="0"/>
        <w:autoSpaceDN w:val="0"/>
        <w:adjustRightInd w:val="0"/>
        <w:jc w:val="center"/>
      </w:pPr>
      <w:r w:rsidRPr="00377E39">
        <w:t>о показателях (индикаторах) муниципальной  программы, подпрограмм</w:t>
      </w:r>
    </w:p>
    <w:p w:rsidR="00AC72AE" w:rsidRPr="00377E39" w:rsidRDefault="00AC72AE" w:rsidP="00AC72AE">
      <w:pPr>
        <w:widowControl w:val="0"/>
        <w:autoSpaceDE w:val="0"/>
        <w:autoSpaceDN w:val="0"/>
        <w:adjustRightInd w:val="0"/>
        <w:jc w:val="center"/>
      </w:pPr>
      <w:r w:rsidRPr="00377E39">
        <w:t xml:space="preserve"> муниципальной  программы и их </w:t>
      </w:r>
      <w:proofErr w:type="gramStart"/>
      <w:r w:rsidRPr="00377E39">
        <w:t>значениях</w:t>
      </w:r>
      <w:proofErr w:type="gramEnd"/>
    </w:p>
    <w:p w:rsidR="0024004B" w:rsidRPr="00377E39" w:rsidRDefault="0024004B" w:rsidP="00AC72AE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4"/>
        <w:gridCol w:w="4318"/>
        <w:gridCol w:w="728"/>
        <w:gridCol w:w="1185"/>
        <w:gridCol w:w="1125"/>
        <w:gridCol w:w="990"/>
        <w:gridCol w:w="996"/>
        <w:gridCol w:w="1102"/>
        <w:gridCol w:w="1096"/>
        <w:gridCol w:w="27"/>
        <w:gridCol w:w="1293"/>
        <w:gridCol w:w="27"/>
        <w:gridCol w:w="1189"/>
      </w:tblGrid>
      <w:tr w:rsidR="00AC72AE" w:rsidRPr="00377E39" w:rsidTr="00223936">
        <w:trPr>
          <w:trHeight w:val="36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77E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(индикатор)   </w:t>
            </w:r>
            <w:r w:rsidRPr="00377E39">
              <w:rPr>
                <w:rFonts w:ascii="Times New Roman" w:hAnsi="Times New Roman" w:cs="Times New Roman"/>
                <w:sz w:val="24"/>
                <w:szCs w:val="24"/>
              </w:rPr>
              <w:br/>
              <w:t>(наименование)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Pr="00377E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AC72AE" w:rsidRPr="00377E39" w:rsidTr="00223936">
        <w:trPr>
          <w:trHeight w:val="825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AE" w:rsidRPr="00377E39" w:rsidRDefault="00AC72AE" w:rsidP="00AC72AE"/>
        </w:tc>
        <w:tc>
          <w:tcPr>
            <w:tcW w:w="4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AE" w:rsidRPr="00377E39" w:rsidRDefault="00AC72AE" w:rsidP="00AC72AE"/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2AE" w:rsidRPr="00377E39" w:rsidRDefault="00AC72AE" w:rsidP="00AC72AE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C72AE" w:rsidRPr="00377E39" w:rsidTr="00223936"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C72AE" w:rsidRPr="00377E39" w:rsidTr="00223936">
        <w:trPr>
          <w:trHeight w:val="261"/>
        </w:trPr>
        <w:tc>
          <w:tcPr>
            <w:tcW w:w="1472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F22B3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Муниципальная</w:t>
            </w: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Дубовского района «Доступная среда»                                                                                             </w:t>
            </w:r>
          </w:p>
        </w:tc>
      </w:tr>
      <w:tr w:rsidR="00AC72AE" w:rsidRPr="00377E39" w:rsidTr="00223936">
        <w:trPr>
          <w:trHeight w:val="19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7601E5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1. </w:t>
            </w:r>
          </w:p>
          <w:p w:rsidR="00377E39" w:rsidRPr="00377E39" w:rsidRDefault="00AC72AE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 в Дубовском районе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7E39">
              <w:rPr>
                <w:rFonts w:ascii="Times New Roman" w:hAnsi="Times New Roman" w:cs="Times New Roman"/>
                <w:sz w:val="24"/>
                <w:szCs w:val="24"/>
              </w:rPr>
              <w:t>про-цен-тов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  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35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45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 60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   70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377E39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7E39">
              <w:rPr>
                <w:rFonts w:ascii="Times New Roman" w:hAnsi="Times New Roman" w:cs="Times New Roman"/>
                <w:sz w:val="24"/>
                <w:szCs w:val="24"/>
              </w:rPr>
              <w:t xml:space="preserve">      80</w:t>
            </w:r>
          </w:p>
        </w:tc>
      </w:tr>
    </w:tbl>
    <w:p w:rsidR="00377E39" w:rsidRDefault="003A4EBD" w:rsidP="00FC1F71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5488" w:rsidRDefault="00375488"/>
    <w:p w:rsidR="00375488" w:rsidRDefault="00375488"/>
    <w:p w:rsidR="00375488" w:rsidRDefault="00375488"/>
    <w:p w:rsidR="00375488" w:rsidRDefault="00375488"/>
    <w:p w:rsidR="006E68E8" w:rsidRDefault="006E68E8"/>
    <w:p w:rsidR="006E68E8" w:rsidRDefault="006E68E8"/>
    <w:p w:rsidR="00375488" w:rsidRDefault="00375488"/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4"/>
        <w:gridCol w:w="4318"/>
        <w:gridCol w:w="728"/>
        <w:gridCol w:w="1185"/>
        <w:gridCol w:w="1057"/>
        <w:gridCol w:w="68"/>
        <w:gridCol w:w="6"/>
        <w:gridCol w:w="984"/>
        <w:gridCol w:w="996"/>
        <w:gridCol w:w="53"/>
        <w:gridCol w:w="1049"/>
        <w:gridCol w:w="1096"/>
        <w:gridCol w:w="6"/>
        <w:gridCol w:w="106"/>
        <w:gridCol w:w="1208"/>
        <w:gridCol w:w="1216"/>
      </w:tblGrid>
      <w:tr w:rsidR="00377E39" w:rsidRPr="00377E39" w:rsidTr="00223936">
        <w:trPr>
          <w:trHeight w:val="8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39" w:rsidRPr="00377E39" w:rsidRDefault="00375488" w:rsidP="0037548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C72AE" w:rsidRPr="00AE3891" w:rsidTr="00223936">
        <w:trPr>
          <w:trHeight w:val="2114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2. </w:t>
            </w:r>
          </w:p>
          <w:p w:rsidR="00350C1B" w:rsidRPr="00AE3891" w:rsidRDefault="00AC72AE" w:rsidP="00377E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Доля доступных для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объектов социальной,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 в общем количестве приоритетных объектов социальной инфраструктуры</w:t>
            </w:r>
          </w:p>
        </w:tc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про-цен-тов</w:t>
            </w:r>
            <w:proofErr w:type="spellEnd"/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13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-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20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40</w:t>
            </w: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55</w:t>
            </w: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2159F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2159F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75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100</w:t>
            </w:r>
          </w:p>
        </w:tc>
      </w:tr>
      <w:tr w:rsidR="00AC72AE" w:rsidRPr="00AE3891" w:rsidTr="00223936">
        <w:trPr>
          <w:trHeight w:val="701"/>
        </w:trPr>
        <w:tc>
          <w:tcPr>
            <w:tcW w:w="14720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Подпрограмма 1 «Адаптация приоритетных объектов социальной, транспортной инфраструктуры</w:t>
            </w:r>
          </w:p>
          <w:p w:rsidR="00AC72AE" w:rsidRPr="00AE3891" w:rsidRDefault="00AC72AE" w:rsidP="0024004B">
            <w:pPr>
              <w:pStyle w:val="ConsPlusCell"/>
              <w:pBdr>
                <w:top w:val="single" w:sz="4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для беспрепятственного доступа и получения услуг инвалидами и другими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AC72AE" w:rsidRPr="00AE3891" w:rsidTr="00223936">
        <w:trPr>
          <w:trHeight w:val="2266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B3780E" w:rsidP="00B37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2AE" w:rsidRPr="00AE3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 w:rsidR="00B37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B378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объектов социальной инфраструктуры, на которые сформированы паспорта доступности, в общем количестве объектов социальной инфраструктуры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про-цен-тов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20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37548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  <w:r w:rsidR="003754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45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60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100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100</w:t>
            </w:r>
          </w:p>
        </w:tc>
      </w:tr>
      <w:tr w:rsidR="00223936" w:rsidRPr="00AE3891" w:rsidTr="00223936">
        <w:trPr>
          <w:trHeight w:val="415"/>
        </w:trPr>
        <w:tc>
          <w:tcPr>
            <w:tcW w:w="147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Pr="00AE3891" w:rsidRDefault="00223936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«Социальная интеграция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общество»</w:t>
            </w:r>
          </w:p>
        </w:tc>
      </w:tr>
      <w:tr w:rsidR="00AC72AE" w:rsidRPr="00AE3891" w:rsidTr="00223936">
        <w:trPr>
          <w:trHeight w:val="127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B3780E" w:rsidP="00B3780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72AE" w:rsidRPr="00AE3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Показатель 2.1.</w:t>
            </w: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отношение населения к проблемам инвалидов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20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25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35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40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50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60</w:t>
            </w: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2AE" w:rsidRPr="00AE3891" w:rsidRDefault="00AC72AE" w:rsidP="00AC72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70</w:t>
            </w:r>
          </w:p>
        </w:tc>
      </w:tr>
    </w:tbl>
    <w:p w:rsidR="00377E39" w:rsidRDefault="00AC72AE" w:rsidP="00377E39">
      <w:pPr>
        <w:widowControl w:val="0"/>
        <w:autoSpaceDE w:val="0"/>
        <w:autoSpaceDN w:val="0"/>
        <w:adjustRightInd w:val="0"/>
        <w:outlineLvl w:val="1"/>
      </w:pPr>
      <w:r w:rsidRPr="00AE3891">
        <w:t xml:space="preserve">        </w:t>
      </w:r>
    </w:p>
    <w:p w:rsidR="00B07E14" w:rsidRDefault="00B07E14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B07E14" w:rsidRDefault="00B07E14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B07E14" w:rsidRDefault="00B07E14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B07E14" w:rsidRDefault="00B07E14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B07E14" w:rsidRDefault="00B07E14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6E68E8" w:rsidRDefault="006E68E8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6E68E8" w:rsidRDefault="006E68E8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6E68E8" w:rsidRDefault="006E68E8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6E68E8" w:rsidRDefault="006E68E8" w:rsidP="00377E39">
      <w:pPr>
        <w:widowControl w:val="0"/>
        <w:autoSpaceDE w:val="0"/>
        <w:autoSpaceDN w:val="0"/>
        <w:adjustRightInd w:val="0"/>
        <w:jc w:val="right"/>
        <w:outlineLvl w:val="1"/>
      </w:pPr>
    </w:p>
    <w:p w:rsidR="00DB2D4D" w:rsidRPr="00AE3891" w:rsidRDefault="00644332" w:rsidP="00377E39">
      <w:pPr>
        <w:widowControl w:val="0"/>
        <w:autoSpaceDE w:val="0"/>
        <w:autoSpaceDN w:val="0"/>
        <w:adjustRightInd w:val="0"/>
        <w:jc w:val="right"/>
        <w:outlineLvl w:val="1"/>
      </w:pPr>
      <w:r>
        <w:t>Приложение №</w:t>
      </w:r>
      <w:r w:rsidR="00AC72AE" w:rsidRPr="00AE3891">
        <w:t>2</w:t>
      </w:r>
    </w:p>
    <w:p w:rsidR="00DB2D4D" w:rsidRPr="00AE3891" w:rsidRDefault="00DB2D4D" w:rsidP="00377E39">
      <w:pPr>
        <w:widowControl w:val="0"/>
        <w:autoSpaceDE w:val="0"/>
        <w:autoSpaceDN w:val="0"/>
        <w:adjustRightInd w:val="0"/>
        <w:jc w:val="right"/>
      </w:pPr>
      <w:r w:rsidRPr="00AE3891">
        <w:t>к муниципальной программе</w:t>
      </w:r>
    </w:p>
    <w:p w:rsidR="00DB2D4D" w:rsidRPr="00AE3891" w:rsidRDefault="00C96188" w:rsidP="00377E39">
      <w:pPr>
        <w:widowControl w:val="0"/>
        <w:autoSpaceDE w:val="0"/>
        <w:autoSpaceDN w:val="0"/>
        <w:adjustRightInd w:val="0"/>
        <w:jc w:val="right"/>
      </w:pPr>
      <w:r w:rsidRPr="00AE3891">
        <w:t>Д</w:t>
      </w:r>
      <w:r w:rsidR="00DB2D4D" w:rsidRPr="00AE3891">
        <w:t>убовского района</w:t>
      </w:r>
    </w:p>
    <w:p w:rsidR="00DB2D4D" w:rsidRPr="00AE3891" w:rsidRDefault="00DB2D4D" w:rsidP="00377E39">
      <w:pPr>
        <w:widowControl w:val="0"/>
        <w:autoSpaceDE w:val="0"/>
        <w:autoSpaceDN w:val="0"/>
        <w:adjustRightInd w:val="0"/>
        <w:jc w:val="right"/>
      </w:pPr>
      <w:r w:rsidRPr="00AE3891">
        <w:t>«Доступная среда»</w:t>
      </w:r>
    </w:p>
    <w:p w:rsidR="00DB2D4D" w:rsidRPr="00AE3891" w:rsidRDefault="00DB2D4D" w:rsidP="0024004B">
      <w:pPr>
        <w:widowControl w:val="0"/>
        <w:tabs>
          <w:tab w:val="left" w:pos="15025"/>
        </w:tabs>
        <w:autoSpaceDE w:val="0"/>
        <w:autoSpaceDN w:val="0"/>
        <w:adjustRightInd w:val="0"/>
      </w:pPr>
    </w:p>
    <w:p w:rsidR="00DB2D4D" w:rsidRPr="00AE3891" w:rsidRDefault="00DB2D4D" w:rsidP="00377E39">
      <w:pPr>
        <w:widowControl w:val="0"/>
        <w:tabs>
          <w:tab w:val="left" w:pos="15025"/>
        </w:tabs>
        <w:autoSpaceDE w:val="0"/>
        <w:autoSpaceDN w:val="0"/>
        <w:adjustRightInd w:val="0"/>
        <w:jc w:val="center"/>
        <w:outlineLvl w:val="0"/>
      </w:pPr>
      <w:r w:rsidRPr="00AE3891">
        <w:t>ПЕРЕЧЕНЬ</w:t>
      </w:r>
    </w:p>
    <w:p w:rsidR="00DB2D4D" w:rsidRPr="00AE3891" w:rsidRDefault="00DB2D4D" w:rsidP="00377E39">
      <w:pPr>
        <w:widowControl w:val="0"/>
        <w:autoSpaceDE w:val="0"/>
        <w:autoSpaceDN w:val="0"/>
        <w:adjustRightInd w:val="0"/>
        <w:jc w:val="center"/>
      </w:pPr>
      <w:r w:rsidRPr="00AE3891">
        <w:t>основных мероприятий подпрограмм муниципальной программы Дубовского района «Доступная среда»</w:t>
      </w:r>
    </w:p>
    <w:p w:rsidR="00DB2D4D" w:rsidRPr="00AE3891" w:rsidRDefault="00DB2D4D" w:rsidP="0024004B">
      <w:pPr>
        <w:widowControl w:val="0"/>
        <w:autoSpaceDE w:val="0"/>
        <w:autoSpaceDN w:val="0"/>
        <w:adjustRightInd w:val="0"/>
      </w:pPr>
    </w:p>
    <w:tbl>
      <w:tblPr>
        <w:tblW w:w="15026" w:type="dxa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63"/>
        <w:gridCol w:w="3535"/>
        <w:gridCol w:w="2316"/>
        <w:gridCol w:w="1325"/>
        <w:gridCol w:w="1276"/>
        <w:gridCol w:w="2949"/>
        <w:gridCol w:w="1540"/>
        <w:gridCol w:w="1322"/>
      </w:tblGrid>
      <w:tr w:rsidR="00DB2D4D" w:rsidRPr="00AE3891" w:rsidTr="00223936">
        <w:trPr>
          <w:trHeight w:val="548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 контрольного события программы</w:t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88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Последст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ия не</w:t>
            </w:r>
            <w:r w:rsidR="00F22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DB2D4D" w:rsidRPr="00AE3891" w:rsidRDefault="00223936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муниципа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льной</w:t>
            </w:r>
            <w:proofErr w:type="spellEnd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proofErr w:type="gramStart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D7F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07E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граммы,</w:t>
            </w:r>
          </w:p>
          <w:p w:rsidR="00DB2D4D" w:rsidRPr="00AE3891" w:rsidRDefault="00DB2D4D" w:rsidP="00223936">
            <w:pPr>
              <w:pStyle w:val="ConsPlusCell"/>
              <w:ind w:left="-28" w:firstLine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подпро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proofErr w:type="spellEnd"/>
            <w:proofErr w:type="gramEnd"/>
          </w:p>
        </w:tc>
      </w:tr>
      <w:tr w:rsidR="00DB2D4D" w:rsidRPr="00AE3891" w:rsidTr="00223936"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  <w:tc>
          <w:tcPr>
            <w:tcW w:w="2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8D7F76">
            <w:pPr>
              <w:pStyle w:val="ConsPlusCell"/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D4D" w:rsidRPr="00AE3891" w:rsidRDefault="00DB2D4D" w:rsidP="0024004B"/>
        </w:tc>
      </w:tr>
      <w:tr w:rsidR="00DB2D4D" w:rsidRPr="00AE3891" w:rsidTr="00223936"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377E39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377E39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377E39" w:rsidP="00377E3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B2D4D" w:rsidRPr="00AE3891" w:rsidTr="00223936"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6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64433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«Адаптация приоритетных объектов социальной инфраструктуры для беспрепятственного доступа и получения услуг инвалидами и другими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населения»</w:t>
            </w:r>
          </w:p>
        </w:tc>
      </w:tr>
      <w:tr w:rsidR="00DB2D4D" w:rsidRPr="00AE3891" w:rsidTr="00223936"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B3780E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 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нормативной правовой основы формирования жизнедеятельности инвалидов и других </w:t>
            </w:r>
            <w:proofErr w:type="spellStart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2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A31547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  <w:p w:rsidR="00AE3891" w:rsidRPr="00AE3891" w:rsidRDefault="00AE3891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AE3891" w:rsidRPr="00AE3891" w:rsidRDefault="00AE3891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Дубовского района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сводная информация, позволяющая объективно оценивать и систематизировать доступность объектов и услуг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населения;</w:t>
            </w:r>
          </w:p>
          <w:p w:rsidR="00644332" w:rsidRPr="00AE3891" w:rsidRDefault="00DB2D4D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сформированная карта доступности объектов и </w:t>
            </w:r>
            <w:r w:rsidR="00AE3891" w:rsidRPr="00AE389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слуг,</w:t>
            </w:r>
            <w:r w:rsidR="00AE3891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отображающая 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отсутствие оценки и систематизации доступности объектов и услуг</w:t>
            </w:r>
            <w:r w:rsidR="00644332">
              <w:rPr>
                <w:rFonts w:ascii="Times New Roman" w:hAnsi="Times New Roman" w:cs="Times New Roman"/>
                <w:sz w:val="24"/>
                <w:szCs w:val="24"/>
              </w:rPr>
              <w:t xml:space="preserve"> и от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сутствие сформированной карты доступности объектов и</w:t>
            </w:r>
          </w:p>
          <w:p w:rsidR="006E68E8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  <w:p w:rsidR="006E68E8" w:rsidRDefault="006E68E8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8E8" w:rsidRPr="00AE3891" w:rsidRDefault="006E68E8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1,2, 1.1</w:t>
            </w:r>
          </w:p>
        </w:tc>
      </w:tr>
      <w:tr w:rsidR="00B07E14" w:rsidRPr="00AE3891" w:rsidTr="0022393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14" w:rsidRPr="00AE3891" w:rsidRDefault="00B07E14" w:rsidP="00A72E4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23936" w:rsidRPr="00AE3891" w:rsidTr="0022393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377E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информацию о доступности объектов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936" w:rsidRDefault="00223936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4D" w:rsidRPr="00AE3891" w:rsidTr="0022393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B3780E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1.2 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для инвалидов и других </w:t>
            </w:r>
            <w:proofErr w:type="spellStart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приоритетных объектов и услуг социальной инфраструктуры путем ремонта и дооборудования техническими средствами адаптации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47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населения,</w:t>
            </w:r>
          </w:p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МБУЗ «Центральная районная больница»</w:t>
            </w:r>
            <w:r w:rsidR="00C51A6C" w:rsidRPr="00AE38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1A6C" w:rsidRPr="00AE3891" w:rsidRDefault="00C51A6C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 граждан пожилого возраста и инвалидов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1EBB" w:rsidRPr="00AE38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приоритетных объектов социальной инфраструктуры техническими средствами реабилитации для беспрепятственного доступа и получения услуг инвалидами и другими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547" w:rsidRPr="00AE3891">
              <w:rPr>
                <w:rFonts w:ascii="Times New Roman" w:hAnsi="Times New Roman" w:cs="Times New Roman"/>
                <w:sz w:val="24"/>
                <w:szCs w:val="24"/>
              </w:rPr>
              <w:t>групп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ами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отсутствие беспрепят</w:t>
            </w:r>
            <w:r w:rsidR="008C20BA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венного доступа и получения услуг инвалидами и другими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1,2, 1.</w:t>
            </w:r>
            <w:r w:rsidR="00B378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B2D4D" w:rsidRPr="00AE3891" w:rsidTr="00223936">
        <w:trPr>
          <w:trHeight w:val="36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Default="00644332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интеграция инвалидов и других </w:t>
            </w:r>
            <w:proofErr w:type="spellStart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общество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44332" w:rsidRPr="00AE3891" w:rsidRDefault="00644332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4D" w:rsidRPr="00AE3891" w:rsidTr="0022393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B3780E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B3780E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2.1 </w:t>
            </w:r>
            <w:r w:rsidR="00223936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организационной основы формирования жизнедеятельности инвалидов и других </w:t>
            </w:r>
            <w:proofErr w:type="spellStart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="00DB2D4D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239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сводная информация, полученная на основании общественного мнения инвалидов, позволяющая объективно оценить доступность объектов и услуг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населения, а также отношение населения к проблемам 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F71" w:rsidRDefault="00DB2D4D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оценки доступности объектов и услуг в </w:t>
            </w: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приоритет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сферах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жизнедея</w:t>
            </w:r>
            <w:r w:rsidR="002239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маломобиль-ных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  <w:p w:rsidR="006E68E8" w:rsidRDefault="006E68E8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8E8" w:rsidRDefault="006E68E8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68E8" w:rsidRDefault="006E68E8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E45" w:rsidRPr="00AE3891" w:rsidRDefault="00A72E45" w:rsidP="002239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1,2.1</w:t>
            </w:r>
          </w:p>
        </w:tc>
      </w:tr>
      <w:tr w:rsidR="00A72E45" w:rsidRPr="00AE3891" w:rsidTr="00223936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7A75E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2E45" w:rsidRPr="00AE3891" w:rsidTr="00A72E45">
        <w:trPr>
          <w:trHeight w:val="169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B3780E" w:rsidP="00B378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B3780E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2.2 </w:t>
            </w:r>
            <w:r w:rsidR="006E68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72E45" w:rsidRPr="00AE3891">
              <w:rPr>
                <w:rFonts w:ascii="Times New Roman" w:hAnsi="Times New Roman" w:cs="Times New Roman"/>
                <w:sz w:val="24"/>
                <w:szCs w:val="24"/>
              </w:rPr>
              <w:t>ыплата компенсации инвалидам страховых премий по договорам обязательного страхования гражданской ответственности владельцев транспортных средств</w:t>
            </w:r>
          </w:p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населения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E45" w:rsidRPr="00AE3891" w:rsidRDefault="00A72E45" w:rsidP="002400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реализация социальных гарантий инвалидов не в полной мере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19E" w:rsidRDefault="00A72E45" w:rsidP="000553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3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519E" w:rsidRDefault="00E8519E" w:rsidP="000553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19E" w:rsidRDefault="00E8519E" w:rsidP="000553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E45" w:rsidRPr="00AE3891" w:rsidRDefault="00A72E45" w:rsidP="000553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72E45" w:rsidRDefault="00F22B32" w:rsidP="00AB184D">
      <w:pPr>
        <w:widowControl w:val="0"/>
        <w:autoSpaceDE w:val="0"/>
        <w:autoSpaceDN w:val="0"/>
        <w:adjustRightInd w:val="0"/>
        <w:outlineLvl w:val="0"/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  <w:r w:rsidR="00377E39">
        <w:t xml:space="preserve">     </w:t>
      </w:r>
      <w:r>
        <w:t xml:space="preserve"> </w:t>
      </w:r>
      <w:r w:rsidR="007C351F">
        <w:t xml:space="preserve">                                                                                                                                                               </w:t>
      </w: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72E45" w:rsidRDefault="00A72E45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C70518" w:rsidRDefault="00C70518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C70518" w:rsidRDefault="00C70518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C70518" w:rsidRDefault="00C70518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AB184D" w:rsidRDefault="00382EE8" w:rsidP="00A72E45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</w:t>
      </w:r>
    </w:p>
    <w:p w:rsidR="00FC1F71" w:rsidRDefault="007C351F" w:rsidP="00A72E45">
      <w:pPr>
        <w:widowControl w:val="0"/>
        <w:autoSpaceDE w:val="0"/>
        <w:autoSpaceDN w:val="0"/>
        <w:adjustRightInd w:val="0"/>
        <w:jc w:val="right"/>
        <w:outlineLvl w:val="0"/>
      </w:pPr>
      <w:r>
        <w:lastRenderedPageBreak/>
        <w:t xml:space="preserve"> </w:t>
      </w:r>
    </w:p>
    <w:p w:rsidR="00FC1F71" w:rsidRDefault="00FC1F71" w:rsidP="00A72E45">
      <w:pPr>
        <w:widowControl w:val="0"/>
        <w:autoSpaceDE w:val="0"/>
        <w:autoSpaceDN w:val="0"/>
        <w:adjustRightInd w:val="0"/>
        <w:jc w:val="right"/>
        <w:outlineLvl w:val="0"/>
      </w:pPr>
    </w:p>
    <w:p w:rsidR="007C351F" w:rsidRDefault="00DB2D4D" w:rsidP="00A72E45">
      <w:pPr>
        <w:widowControl w:val="0"/>
        <w:autoSpaceDE w:val="0"/>
        <w:autoSpaceDN w:val="0"/>
        <w:adjustRightInd w:val="0"/>
        <w:jc w:val="right"/>
        <w:outlineLvl w:val="0"/>
      </w:pPr>
      <w:r w:rsidRPr="00AE3891">
        <w:t>Приложение  №</w:t>
      </w:r>
      <w:r w:rsidR="007C351F">
        <w:t>3</w:t>
      </w:r>
    </w:p>
    <w:p w:rsidR="00DB2D4D" w:rsidRPr="00AE3891" w:rsidRDefault="00086AD1" w:rsidP="00A72E45">
      <w:pPr>
        <w:widowControl w:val="0"/>
        <w:autoSpaceDE w:val="0"/>
        <w:autoSpaceDN w:val="0"/>
        <w:adjustRightInd w:val="0"/>
        <w:jc w:val="right"/>
        <w:outlineLvl w:val="0"/>
      </w:pPr>
      <w:r w:rsidRPr="00AE3891">
        <w:t xml:space="preserve">                                                                                                                                                                         </w:t>
      </w:r>
      <w:r w:rsidR="00A72E45">
        <w:t xml:space="preserve">                           к муниципальной </w:t>
      </w:r>
      <w:r w:rsidR="00DB2D4D" w:rsidRPr="00AE3891">
        <w:t>программе</w:t>
      </w: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                    Дубовского района</w:t>
      </w: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                   «Доступная среда»</w:t>
      </w:r>
    </w:p>
    <w:p w:rsidR="00DB2D4D" w:rsidRPr="00AE3891" w:rsidRDefault="00DB2D4D" w:rsidP="00DB2D4D">
      <w:pPr>
        <w:widowControl w:val="0"/>
        <w:autoSpaceDE w:val="0"/>
        <w:autoSpaceDN w:val="0"/>
        <w:adjustRightInd w:val="0"/>
        <w:jc w:val="right"/>
        <w:outlineLvl w:val="2"/>
      </w:pPr>
    </w:p>
    <w:p w:rsidR="00DB2D4D" w:rsidRPr="00AE3891" w:rsidRDefault="00DB2D4D" w:rsidP="00150E41">
      <w:pPr>
        <w:widowControl w:val="0"/>
        <w:autoSpaceDE w:val="0"/>
        <w:autoSpaceDN w:val="0"/>
        <w:adjustRightInd w:val="0"/>
        <w:jc w:val="center"/>
        <w:outlineLvl w:val="0"/>
      </w:pPr>
      <w:r w:rsidRPr="00AE3891">
        <w:t>Сведения</w:t>
      </w:r>
    </w:p>
    <w:p w:rsidR="00DB2D4D" w:rsidRPr="00AE3891" w:rsidRDefault="00DB2D4D" w:rsidP="00DB2D4D">
      <w:pPr>
        <w:widowControl w:val="0"/>
        <w:autoSpaceDE w:val="0"/>
        <w:autoSpaceDN w:val="0"/>
        <w:adjustRightInd w:val="0"/>
        <w:jc w:val="center"/>
      </w:pPr>
      <w:r w:rsidRPr="00AE3891">
        <w:t>о методике расчета показателя (индикатора) муниципальной  программы</w:t>
      </w:r>
    </w:p>
    <w:p w:rsidR="00DB2D4D" w:rsidRPr="00AE3891" w:rsidRDefault="00DB2D4D" w:rsidP="00DB2D4D">
      <w:pPr>
        <w:widowControl w:val="0"/>
        <w:autoSpaceDE w:val="0"/>
        <w:autoSpaceDN w:val="0"/>
        <w:adjustRightInd w:val="0"/>
        <w:jc w:val="center"/>
      </w:pPr>
      <w:r w:rsidRPr="00AE3891">
        <w:t>Дубовского района «Доступная среда»</w:t>
      </w:r>
    </w:p>
    <w:p w:rsidR="00DB2D4D" w:rsidRPr="00AE3891" w:rsidRDefault="00DB2D4D" w:rsidP="00DB2D4D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437"/>
        <w:gridCol w:w="1099"/>
        <w:gridCol w:w="5776"/>
        <w:gridCol w:w="3438"/>
      </w:tblGrid>
      <w:tr w:rsidR="00DB2D4D" w:rsidRPr="00AE3891">
        <w:trPr>
          <w:trHeight w:val="9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(формула) и 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методологические пояснения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к показателю 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Базовые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(используемые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 формуле)</w:t>
            </w:r>
          </w:p>
        </w:tc>
      </w:tr>
      <w:tr w:rsidR="00DB2D4D" w:rsidRPr="00AE3891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B2D4D" w:rsidRPr="00AE3891">
        <w:trPr>
          <w:trHeight w:val="275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Дубовском районе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процен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  <w:tc>
          <w:tcPr>
            <w:tcW w:w="5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= ------- × 100%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Рассчитывается на основании данных, полученных по итогам проведения </w:t>
            </w:r>
            <w:r w:rsidR="00143BCB" w:rsidRPr="00AE3891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43BCB" w:rsidRPr="00AE389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оринга совместно с общественными организациями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К-количество инвалидов,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положительно оценивающих уровень доступности приоритетных объектов и услуг в приоритетных сферах жизнедеятельности;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-общая численность опрошенных инвалидов</w:t>
            </w:r>
          </w:p>
        </w:tc>
      </w:tr>
      <w:tr w:rsidR="00DB2D4D" w:rsidRPr="00AE38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Доля доступных для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приоритетных объектов социальной, инфраструктуры в общем количестве приоритетных объектов социальной инфраструктуры (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)         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процен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= ------- × 100%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Рассчитывается на основании данных, представленных участниками муниципальной программы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-количество доступных для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приоритетных объектов социальной инфраструктуры по компетенции всех участников муниципальной программы;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-общее количество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приоритетных объектов социальной инфраструктуры для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 по компетенции всех участников муниципальной программы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D4D" w:rsidRPr="00AE38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Доля объектов социальной инфраструктуры, на которые сформированы паспорта доступности,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в общем количестве объектов социальной инфраструктуры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(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процен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= ------- × 100%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Рассчитывается на основании данных управления социальной защиты населения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С-количество объектов социальной инфраструктуры, на которые сформированы паспорта доступности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населения;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Т-общее количество объектов социальной инфраструктуры в приоритетных сферах жизнедеятельности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</w:tc>
      </w:tr>
      <w:tr w:rsidR="00DB2D4D" w:rsidRPr="00AE389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Доля инвалидов, положительно оценивающих отношение населения к проблемам инвалидов(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процен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proofErr w:type="gramEnd"/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  <w:p w:rsidR="00DB2D4D" w:rsidRPr="00AE3891" w:rsidRDefault="00DB2D4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= ------- × 100%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proofErr w:type="spellEnd"/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Рассчитывается на основании данных</w:t>
            </w:r>
            <w:proofErr w:type="gram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полученных по итогам проведения мониторинга совместно с общественными организациями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-количество инвалидов, положительно оценивающих отношение населения к инвалидам;</w:t>
            </w:r>
          </w:p>
          <w:p w:rsidR="00DB2D4D" w:rsidRPr="00AE3891" w:rsidRDefault="00DB2D4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-общее количество опрошенных инвалидов</w:t>
            </w:r>
          </w:p>
        </w:tc>
      </w:tr>
    </w:tbl>
    <w:p w:rsidR="007C351F" w:rsidRDefault="00DB2D4D" w:rsidP="00DB2D4D">
      <w:pPr>
        <w:widowControl w:val="0"/>
        <w:autoSpaceDE w:val="0"/>
        <w:autoSpaceDN w:val="0"/>
        <w:adjustRightInd w:val="0"/>
        <w:outlineLvl w:val="1"/>
      </w:pPr>
      <w:r w:rsidRPr="00AE3891">
        <w:t xml:space="preserve">                                                                                                                                                                         </w:t>
      </w:r>
      <w:r w:rsidR="00985918" w:rsidRPr="00AE3891">
        <w:t xml:space="preserve">    </w:t>
      </w:r>
      <w:r w:rsidR="0073371C" w:rsidRPr="00AE3891">
        <w:t xml:space="preserve">        </w:t>
      </w:r>
    </w:p>
    <w:p w:rsidR="007C351F" w:rsidRDefault="007C351F" w:rsidP="00DB2D4D">
      <w:pPr>
        <w:widowControl w:val="0"/>
        <w:autoSpaceDE w:val="0"/>
        <w:autoSpaceDN w:val="0"/>
        <w:adjustRightInd w:val="0"/>
        <w:outlineLvl w:val="1"/>
      </w:pPr>
    </w:p>
    <w:p w:rsidR="00382EE8" w:rsidRDefault="007C351F" w:rsidP="00A72E45">
      <w:pPr>
        <w:widowControl w:val="0"/>
        <w:autoSpaceDE w:val="0"/>
        <w:autoSpaceDN w:val="0"/>
        <w:adjustRightInd w:val="0"/>
        <w:jc w:val="right"/>
        <w:outlineLvl w:val="1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985918" w:rsidRPr="00AE3891">
        <w:t xml:space="preserve"> </w:t>
      </w:r>
    </w:p>
    <w:p w:rsidR="00382EE8" w:rsidRDefault="00382EE8" w:rsidP="00A72E45">
      <w:pPr>
        <w:widowControl w:val="0"/>
        <w:autoSpaceDE w:val="0"/>
        <w:autoSpaceDN w:val="0"/>
        <w:adjustRightInd w:val="0"/>
        <w:jc w:val="right"/>
        <w:outlineLvl w:val="1"/>
      </w:pPr>
    </w:p>
    <w:p w:rsidR="00382EE8" w:rsidRDefault="00382EE8" w:rsidP="00A72E45">
      <w:pPr>
        <w:widowControl w:val="0"/>
        <w:autoSpaceDE w:val="0"/>
        <w:autoSpaceDN w:val="0"/>
        <w:adjustRightInd w:val="0"/>
        <w:jc w:val="right"/>
        <w:outlineLvl w:val="1"/>
      </w:pPr>
    </w:p>
    <w:p w:rsidR="00382EE8" w:rsidRDefault="00382EE8" w:rsidP="00A72E45">
      <w:pPr>
        <w:widowControl w:val="0"/>
        <w:autoSpaceDE w:val="0"/>
        <w:autoSpaceDN w:val="0"/>
        <w:adjustRightInd w:val="0"/>
        <w:jc w:val="right"/>
        <w:outlineLvl w:val="1"/>
      </w:pP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  <w:outlineLvl w:val="1"/>
      </w:pPr>
      <w:r w:rsidRPr="00AE3891">
        <w:lastRenderedPageBreak/>
        <w:t>Приложение  №</w:t>
      </w:r>
      <w:r w:rsidR="00AB3A56">
        <w:t>4</w:t>
      </w:r>
    </w:p>
    <w:p w:rsidR="00DB2D4D" w:rsidRPr="00AE3891" w:rsidRDefault="00985918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</w:t>
      </w:r>
      <w:r w:rsidR="0073371C" w:rsidRPr="00AE3891">
        <w:t xml:space="preserve"> </w:t>
      </w:r>
      <w:r w:rsidRPr="00AE3891">
        <w:t xml:space="preserve"> </w:t>
      </w:r>
      <w:r w:rsidR="00DB2D4D" w:rsidRPr="00AE3891">
        <w:t xml:space="preserve">к </w:t>
      </w:r>
      <w:r w:rsidR="0073371C" w:rsidRPr="00AE3891">
        <w:t xml:space="preserve"> </w:t>
      </w:r>
      <w:r w:rsidR="00DB2D4D" w:rsidRPr="00AE3891">
        <w:t>муниципальной программе</w:t>
      </w: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</w:t>
      </w:r>
      <w:r w:rsidR="0073371C" w:rsidRPr="00AE3891">
        <w:t xml:space="preserve">            </w:t>
      </w:r>
      <w:r w:rsidRPr="00AE3891">
        <w:t xml:space="preserve">    </w:t>
      </w:r>
      <w:r w:rsidR="0073371C" w:rsidRPr="00AE3891">
        <w:t xml:space="preserve">  </w:t>
      </w:r>
      <w:r w:rsidR="0018229B">
        <w:t xml:space="preserve">   Ду</w:t>
      </w:r>
      <w:r w:rsidRPr="00AE3891">
        <w:t>бовского района</w:t>
      </w:r>
    </w:p>
    <w:p w:rsidR="00DB2D4D" w:rsidRPr="00AE3891" w:rsidRDefault="00DB2D4D" w:rsidP="00A72E45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</w:t>
      </w:r>
      <w:r w:rsidR="0073371C" w:rsidRPr="00AE3891">
        <w:t>«</w:t>
      </w:r>
      <w:r w:rsidRPr="00AE3891">
        <w:t>Доступная среда»</w:t>
      </w:r>
    </w:p>
    <w:p w:rsidR="00E80863" w:rsidRDefault="00DB2D4D" w:rsidP="00E272B1">
      <w:pPr>
        <w:widowControl w:val="0"/>
        <w:autoSpaceDE w:val="0"/>
        <w:autoSpaceDN w:val="0"/>
        <w:adjustRightInd w:val="0"/>
        <w:ind w:firstLine="540"/>
        <w:jc w:val="both"/>
      </w:pPr>
      <w:r w:rsidRPr="00AE3891">
        <w:t xml:space="preserve">        </w:t>
      </w:r>
      <w:r w:rsidR="0073371C" w:rsidRPr="00AE3891">
        <w:t xml:space="preserve">                                                                                           </w:t>
      </w:r>
      <w:r w:rsidR="0018229B">
        <w:t xml:space="preserve">                    </w:t>
      </w:r>
    </w:p>
    <w:p w:rsidR="00DB2D4D" w:rsidRPr="00AE3891" w:rsidRDefault="0073371C" w:rsidP="00A72E45">
      <w:pPr>
        <w:widowControl w:val="0"/>
        <w:autoSpaceDE w:val="0"/>
        <w:autoSpaceDN w:val="0"/>
        <w:adjustRightInd w:val="0"/>
        <w:ind w:firstLine="540"/>
        <w:jc w:val="center"/>
        <w:outlineLvl w:val="0"/>
      </w:pPr>
      <w:r w:rsidRPr="00AE3891">
        <w:t>Расходы</w:t>
      </w:r>
    </w:p>
    <w:p w:rsidR="0073371C" w:rsidRPr="00AE3891" w:rsidRDefault="00E80863" w:rsidP="00A72E45">
      <w:pPr>
        <w:pStyle w:val="a4"/>
        <w:ind w:left="92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средств бюджета района</w:t>
      </w:r>
      <w:r w:rsidR="0073371C" w:rsidRPr="00AE3891">
        <w:rPr>
          <w:rFonts w:ascii="Times New Roman" w:eastAsia="Calibri" w:hAnsi="Times New Roman"/>
          <w:sz w:val="24"/>
          <w:szCs w:val="24"/>
          <w:lang w:eastAsia="en-US"/>
        </w:rPr>
        <w:t xml:space="preserve"> на реализацию муниципальной программы Дубовского района</w:t>
      </w:r>
      <w:r w:rsidR="001D1310">
        <w:rPr>
          <w:rFonts w:ascii="Times New Roman" w:eastAsia="Calibri" w:hAnsi="Times New Roman"/>
          <w:sz w:val="24"/>
          <w:szCs w:val="24"/>
          <w:lang w:eastAsia="en-US"/>
        </w:rPr>
        <w:t xml:space="preserve"> «Доступная среда»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686"/>
        <w:gridCol w:w="2835"/>
        <w:gridCol w:w="851"/>
        <w:gridCol w:w="709"/>
        <w:gridCol w:w="1275"/>
        <w:gridCol w:w="567"/>
        <w:gridCol w:w="780"/>
        <w:gridCol w:w="638"/>
        <w:gridCol w:w="709"/>
        <w:gridCol w:w="708"/>
        <w:gridCol w:w="638"/>
        <w:gridCol w:w="638"/>
        <w:gridCol w:w="753"/>
      </w:tblGrid>
      <w:tr w:rsidR="00A5690D" w:rsidRPr="00AE3891" w:rsidTr="008D7F76">
        <w:trPr>
          <w:trHeight w:val="720"/>
        </w:trPr>
        <w:tc>
          <w:tcPr>
            <w:tcW w:w="3686" w:type="dxa"/>
            <w:vMerge w:val="restart"/>
          </w:tcPr>
          <w:p w:rsidR="00D902CF" w:rsidRDefault="00D902CF" w:rsidP="00D902CF">
            <w:pPr>
              <w:pStyle w:val="ConsPlusCell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A5690D" w:rsidRPr="00AE3891" w:rsidRDefault="00A72E45" w:rsidP="00D902C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Наименование </w:t>
            </w:r>
            <w:r w:rsidR="00A5690D" w:rsidRPr="00AE3891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подпрограммы</w:t>
            </w:r>
            <w:r w:rsidR="00A5690D"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  <w:vMerge w:val="restart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соисполнители,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участники</w:t>
            </w:r>
          </w:p>
        </w:tc>
        <w:tc>
          <w:tcPr>
            <w:tcW w:w="3402" w:type="dxa"/>
            <w:gridSpan w:val="4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Код бюджетной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классификации  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864" w:type="dxa"/>
            <w:gridSpan w:val="7"/>
          </w:tcPr>
          <w:p w:rsidR="00A5690D" w:rsidRDefault="00A5690D" w:rsidP="001D13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Расходы (тыс. руб.)</w:t>
            </w:r>
          </w:p>
          <w:p w:rsidR="001D1310" w:rsidRPr="00D902CF" w:rsidRDefault="001D1310" w:rsidP="001D131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годам реализации</w:t>
            </w:r>
          </w:p>
        </w:tc>
      </w:tr>
      <w:tr w:rsidR="00A5690D" w:rsidRPr="00AE3891" w:rsidTr="008D7F76">
        <w:trPr>
          <w:trHeight w:val="401"/>
        </w:trPr>
        <w:tc>
          <w:tcPr>
            <w:tcW w:w="3686" w:type="dxa"/>
            <w:vMerge/>
            <w:vAlign w:val="center"/>
          </w:tcPr>
          <w:p w:rsidR="00A5690D" w:rsidRPr="00AE3891" w:rsidRDefault="00A5690D"/>
        </w:tc>
        <w:tc>
          <w:tcPr>
            <w:tcW w:w="2835" w:type="dxa"/>
            <w:vMerge/>
            <w:vAlign w:val="center"/>
          </w:tcPr>
          <w:p w:rsidR="00A5690D" w:rsidRPr="00D902CF" w:rsidRDefault="00A5690D"/>
        </w:tc>
        <w:tc>
          <w:tcPr>
            <w:tcW w:w="851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9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275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780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638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638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38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53" w:type="dxa"/>
          </w:tcPr>
          <w:p w:rsidR="00A5690D" w:rsidRPr="00D902CF" w:rsidRDefault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5690D" w:rsidRPr="00AE3891" w:rsidTr="008D7F76">
        <w:tc>
          <w:tcPr>
            <w:tcW w:w="3686" w:type="dxa"/>
          </w:tcPr>
          <w:p w:rsidR="00A5690D" w:rsidRPr="00AE3891" w:rsidRDefault="00A5690D" w:rsidP="00A569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3" w:type="dxa"/>
          </w:tcPr>
          <w:p w:rsidR="00A5690D" w:rsidRPr="00AE3891" w:rsidRDefault="00A43AA3" w:rsidP="00A43A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5690D" w:rsidRPr="00D902CF" w:rsidTr="008D7F76">
        <w:trPr>
          <w:trHeight w:val="540"/>
        </w:trPr>
        <w:tc>
          <w:tcPr>
            <w:tcW w:w="3686" w:type="dxa"/>
            <w:vMerge w:val="restart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 </w:t>
            </w:r>
          </w:p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«Доступная среда»</w:t>
            </w:r>
          </w:p>
          <w:p w:rsidR="00A5690D" w:rsidRPr="00D902CF" w:rsidRDefault="00A5690D" w:rsidP="00EC3F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       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638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9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08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638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638" w:type="dxa"/>
          </w:tcPr>
          <w:p w:rsidR="00A5690D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1A22" w:rsidRPr="00D902CF" w:rsidTr="008D7F76">
        <w:trPr>
          <w:trHeight w:val="455"/>
        </w:trPr>
        <w:tc>
          <w:tcPr>
            <w:tcW w:w="3686" w:type="dxa"/>
            <w:vMerge/>
            <w:vAlign w:val="center"/>
          </w:tcPr>
          <w:p w:rsidR="00D51A22" w:rsidRPr="00D902CF" w:rsidRDefault="00D51A2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D51A22" w:rsidRPr="00D902CF" w:rsidRDefault="00AB3A56" w:rsidP="00AB3A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1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75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05100 27400</w:t>
            </w:r>
          </w:p>
        </w:tc>
        <w:tc>
          <w:tcPr>
            <w:tcW w:w="567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80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432"/>
        </w:trPr>
        <w:tc>
          <w:tcPr>
            <w:tcW w:w="3686" w:type="dxa"/>
            <w:vMerge/>
            <w:vAlign w:val="center"/>
          </w:tcPr>
          <w:p w:rsidR="00A5690D" w:rsidRPr="00D902CF" w:rsidRDefault="00A569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5690D" w:rsidRPr="00D902CF" w:rsidRDefault="00A5690D" w:rsidP="001466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  <w:r w:rsidR="00A5690D"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0512675</w:t>
            </w:r>
          </w:p>
        </w:tc>
        <w:tc>
          <w:tcPr>
            <w:tcW w:w="567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638" w:type="dxa"/>
          </w:tcPr>
          <w:p w:rsidR="00A5690D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6978" w:rsidRPr="00D902CF" w:rsidTr="008D7F76">
        <w:trPr>
          <w:trHeight w:val="432"/>
        </w:trPr>
        <w:tc>
          <w:tcPr>
            <w:tcW w:w="3686" w:type="dxa"/>
            <w:vMerge/>
            <w:vAlign w:val="center"/>
          </w:tcPr>
          <w:p w:rsidR="001E6978" w:rsidRPr="00D902CF" w:rsidRDefault="001E697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1E6978" w:rsidRPr="00D902CF" w:rsidRDefault="001E6978" w:rsidP="0014664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709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75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0510027400</w:t>
            </w:r>
          </w:p>
        </w:tc>
        <w:tc>
          <w:tcPr>
            <w:tcW w:w="567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38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2" w:rsidRPr="00D902CF" w:rsidTr="008D7F76">
        <w:trPr>
          <w:trHeight w:val="410"/>
        </w:trPr>
        <w:tc>
          <w:tcPr>
            <w:tcW w:w="3686" w:type="dxa"/>
            <w:vMerge/>
            <w:vAlign w:val="center"/>
          </w:tcPr>
          <w:p w:rsidR="00D51A22" w:rsidRPr="00D902CF" w:rsidRDefault="00D51A22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51A22" w:rsidRPr="00D902CF" w:rsidRDefault="00D51A22" w:rsidP="00DB2B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ЦСОГПВиИ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51A22" w:rsidRPr="00D902CF" w:rsidRDefault="00D51A22" w:rsidP="00DB2B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75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044002711</w:t>
            </w:r>
            <w:r w:rsidR="00D902C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08" w:type="dxa"/>
          </w:tcPr>
          <w:p w:rsidR="00D51A22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A22" w:rsidRPr="00D902CF" w:rsidTr="008D7F76">
        <w:trPr>
          <w:trHeight w:val="410"/>
        </w:trPr>
        <w:tc>
          <w:tcPr>
            <w:tcW w:w="3686" w:type="dxa"/>
            <w:vMerge/>
            <w:vAlign w:val="center"/>
          </w:tcPr>
          <w:p w:rsidR="00D51A22" w:rsidRPr="00D902CF" w:rsidRDefault="00D51A22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51A22" w:rsidRPr="00D902CF" w:rsidRDefault="00D51A22" w:rsidP="00DB2BB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«МЦРБ»</w:t>
            </w:r>
          </w:p>
        </w:tc>
        <w:tc>
          <w:tcPr>
            <w:tcW w:w="851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09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5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0510026750</w:t>
            </w:r>
          </w:p>
        </w:tc>
        <w:tc>
          <w:tcPr>
            <w:tcW w:w="567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51A22" w:rsidRPr="00D902CF" w:rsidRDefault="00D51A22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638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51A22" w:rsidRPr="00D902CF" w:rsidRDefault="00BE3B5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439"/>
        </w:trPr>
        <w:tc>
          <w:tcPr>
            <w:tcW w:w="3686" w:type="dxa"/>
            <w:vMerge w:val="restart"/>
          </w:tcPr>
          <w:p w:rsidR="00A5690D" w:rsidRPr="00D902CF" w:rsidRDefault="00A5690D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  <w:p w:rsidR="00A5690D" w:rsidRPr="00D902CF" w:rsidRDefault="00A5690D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«Адаптация приоритетных объектов социальной инфраструктуры</w:t>
            </w:r>
          </w:p>
          <w:p w:rsidR="00A5690D" w:rsidRPr="00D902CF" w:rsidRDefault="00A5690D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для беспрепятственного доступа и получения услуг инвалидами и другими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638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9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08" w:type="dxa"/>
          </w:tcPr>
          <w:p w:rsidR="00A5690D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E6978" w:rsidRPr="00D902CF"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439"/>
        </w:trPr>
        <w:tc>
          <w:tcPr>
            <w:tcW w:w="3686" w:type="dxa"/>
            <w:vMerge/>
            <w:vAlign w:val="center"/>
          </w:tcPr>
          <w:p w:rsidR="00A5690D" w:rsidRPr="00D902CF" w:rsidRDefault="00A569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УСЗН            </w:t>
            </w:r>
          </w:p>
        </w:tc>
        <w:tc>
          <w:tcPr>
            <w:tcW w:w="851" w:type="dxa"/>
          </w:tcPr>
          <w:p w:rsidR="00A5690D" w:rsidRPr="00D902CF" w:rsidRDefault="00A43AA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75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05100 27400</w:t>
            </w:r>
          </w:p>
        </w:tc>
        <w:tc>
          <w:tcPr>
            <w:tcW w:w="567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80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6978" w:rsidRPr="00D902CF" w:rsidTr="008D7F76">
        <w:trPr>
          <w:trHeight w:val="540"/>
        </w:trPr>
        <w:tc>
          <w:tcPr>
            <w:tcW w:w="3686" w:type="dxa"/>
            <w:vMerge/>
            <w:vAlign w:val="center"/>
          </w:tcPr>
          <w:p w:rsidR="001E6978" w:rsidRPr="00D902CF" w:rsidRDefault="001E697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:rsidR="001E6978" w:rsidRPr="00D902CF" w:rsidRDefault="001E6978" w:rsidP="004444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</w:p>
        </w:tc>
        <w:tc>
          <w:tcPr>
            <w:tcW w:w="851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75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0512675</w:t>
            </w:r>
          </w:p>
        </w:tc>
        <w:tc>
          <w:tcPr>
            <w:tcW w:w="567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638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9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E8086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E6978" w:rsidRPr="00D902CF" w:rsidTr="008D7F76">
        <w:trPr>
          <w:trHeight w:val="540"/>
        </w:trPr>
        <w:tc>
          <w:tcPr>
            <w:tcW w:w="3686" w:type="dxa"/>
            <w:vMerge/>
            <w:vAlign w:val="center"/>
          </w:tcPr>
          <w:p w:rsidR="001E6978" w:rsidRPr="00D902CF" w:rsidRDefault="001E697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1E6978" w:rsidRPr="00D902CF" w:rsidRDefault="001E6978" w:rsidP="004444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709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75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0510027400</w:t>
            </w:r>
          </w:p>
        </w:tc>
        <w:tc>
          <w:tcPr>
            <w:tcW w:w="567" w:type="dxa"/>
          </w:tcPr>
          <w:p w:rsidR="001E6978" w:rsidRPr="00D902CF" w:rsidRDefault="001E6978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1E6978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638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1E6978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540"/>
        </w:trPr>
        <w:tc>
          <w:tcPr>
            <w:tcW w:w="3686" w:type="dxa"/>
            <w:vMerge/>
            <w:vAlign w:val="center"/>
          </w:tcPr>
          <w:p w:rsidR="00A5690D" w:rsidRPr="00D902CF" w:rsidRDefault="00A569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A5690D" w:rsidRPr="00D902CF" w:rsidRDefault="00A5690D" w:rsidP="004444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ЦСОГПВиИ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A5690D" w:rsidRPr="00D902CF" w:rsidRDefault="00A43AA3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75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04400271110</w:t>
            </w:r>
          </w:p>
        </w:tc>
        <w:tc>
          <w:tcPr>
            <w:tcW w:w="567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08" w:type="dxa"/>
          </w:tcPr>
          <w:p w:rsidR="00A5690D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90D" w:rsidRPr="00D902CF" w:rsidTr="008D7F76">
        <w:trPr>
          <w:trHeight w:val="540"/>
        </w:trPr>
        <w:tc>
          <w:tcPr>
            <w:tcW w:w="3686" w:type="dxa"/>
            <w:vMerge/>
            <w:vAlign w:val="center"/>
          </w:tcPr>
          <w:p w:rsidR="00A5690D" w:rsidRPr="00D902CF" w:rsidRDefault="00A5690D"/>
        </w:tc>
        <w:tc>
          <w:tcPr>
            <w:tcW w:w="2835" w:type="dxa"/>
          </w:tcPr>
          <w:p w:rsidR="00A5690D" w:rsidRPr="00D902CF" w:rsidRDefault="00A5690D" w:rsidP="004444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«МЦРБ»</w:t>
            </w:r>
          </w:p>
        </w:tc>
        <w:tc>
          <w:tcPr>
            <w:tcW w:w="851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09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5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0510026750</w:t>
            </w:r>
          </w:p>
        </w:tc>
        <w:tc>
          <w:tcPr>
            <w:tcW w:w="567" w:type="dxa"/>
          </w:tcPr>
          <w:p w:rsidR="00A5690D" w:rsidRPr="00D902CF" w:rsidRDefault="00C64E9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638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7A75EC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343"/>
        </w:trPr>
        <w:tc>
          <w:tcPr>
            <w:tcW w:w="3686" w:type="dxa"/>
          </w:tcPr>
          <w:p w:rsidR="00A5690D" w:rsidRPr="00D902CF" w:rsidRDefault="00A5690D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 1.1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690D" w:rsidRPr="00D902CF" w:rsidRDefault="00A5690D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нормативной правовой основы формирования жизнедеятельности инвалидов и других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              </w:t>
            </w:r>
          </w:p>
        </w:tc>
        <w:tc>
          <w:tcPr>
            <w:tcW w:w="2835" w:type="dxa"/>
          </w:tcPr>
          <w:p w:rsidR="00A5690D" w:rsidRPr="00D902CF" w:rsidRDefault="00A5690D" w:rsidP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02CF" w:rsidRPr="00D902CF" w:rsidTr="008D7F76">
        <w:trPr>
          <w:trHeight w:val="343"/>
        </w:trPr>
        <w:tc>
          <w:tcPr>
            <w:tcW w:w="3686" w:type="dxa"/>
            <w:vMerge w:val="restart"/>
          </w:tcPr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ОМ 1.2.</w:t>
            </w:r>
          </w:p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Адаптация для инвалидов  и других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приоритетных объектов социальной инфраструктуры путем ремонта и дооборудования техническими средствами адаптации</w:t>
            </w:r>
          </w:p>
        </w:tc>
        <w:tc>
          <w:tcPr>
            <w:tcW w:w="2835" w:type="dxa"/>
          </w:tcPr>
          <w:p w:rsidR="00D902CF" w:rsidRPr="00D902CF" w:rsidRDefault="00D902CF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УСЗН            </w:t>
            </w:r>
          </w:p>
        </w:tc>
        <w:tc>
          <w:tcPr>
            <w:tcW w:w="851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275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05100 27400</w:t>
            </w:r>
          </w:p>
        </w:tc>
        <w:tc>
          <w:tcPr>
            <w:tcW w:w="567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780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02CF" w:rsidRPr="00D902CF" w:rsidTr="008D7F76">
        <w:trPr>
          <w:trHeight w:val="343"/>
        </w:trPr>
        <w:tc>
          <w:tcPr>
            <w:tcW w:w="3686" w:type="dxa"/>
            <w:vMerge/>
          </w:tcPr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D902CF" w:rsidRPr="00D902CF" w:rsidRDefault="00D902CF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РОО</w:t>
            </w:r>
          </w:p>
          <w:p w:rsidR="00D902CF" w:rsidRPr="00D902CF" w:rsidRDefault="00D902CF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275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0512675</w:t>
            </w:r>
          </w:p>
        </w:tc>
        <w:tc>
          <w:tcPr>
            <w:tcW w:w="567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02CF" w:rsidRPr="00D902CF" w:rsidTr="008D7F76">
        <w:trPr>
          <w:trHeight w:val="343"/>
        </w:trPr>
        <w:tc>
          <w:tcPr>
            <w:tcW w:w="3686" w:type="dxa"/>
            <w:vMerge/>
          </w:tcPr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D902CF" w:rsidRPr="00D902CF" w:rsidRDefault="00D902CF" w:rsidP="004E23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275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0510027400</w:t>
            </w:r>
          </w:p>
        </w:tc>
        <w:tc>
          <w:tcPr>
            <w:tcW w:w="567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02CF" w:rsidRPr="00D902CF" w:rsidTr="008D7F76">
        <w:trPr>
          <w:trHeight w:val="343"/>
        </w:trPr>
        <w:tc>
          <w:tcPr>
            <w:tcW w:w="3686" w:type="dxa"/>
            <w:vMerge/>
          </w:tcPr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2CF" w:rsidRPr="00D902CF" w:rsidRDefault="00D902CF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ЦСОГПВиИ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275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04400271110</w:t>
            </w:r>
          </w:p>
        </w:tc>
        <w:tc>
          <w:tcPr>
            <w:tcW w:w="567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0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902CF" w:rsidRPr="00D902CF" w:rsidTr="008D7F76">
        <w:trPr>
          <w:trHeight w:val="343"/>
        </w:trPr>
        <w:tc>
          <w:tcPr>
            <w:tcW w:w="3686" w:type="dxa"/>
            <w:vMerge/>
          </w:tcPr>
          <w:p w:rsidR="00D902CF" w:rsidRPr="00D902CF" w:rsidRDefault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902CF" w:rsidRPr="00D902CF" w:rsidRDefault="00D902CF" w:rsidP="00D902C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МБУК </w:t>
            </w:r>
            <w:proofErr w:type="gram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«МЦРБ»</w:t>
            </w:r>
          </w:p>
        </w:tc>
        <w:tc>
          <w:tcPr>
            <w:tcW w:w="851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709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5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0510026750</w:t>
            </w:r>
          </w:p>
        </w:tc>
        <w:tc>
          <w:tcPr>
            <w:tcW w:w="567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780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D902CF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638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D902CF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61A2" w:rsidRPr="00D902CF" w:rsidTr="008D7F76">
        <w:trPr>
          <w:trHeight w:val="343"/>
        </w:trPr>
        <w:tc>
          <w:tcPr>
            <w:tcW w:w="3686" w:type="dxa"/>
            <w:vMerge w:val="restart"/>
          </w:tcPr>
          <w:p w:rsidR="004A61A2" w:rsidRPr="00D902CF" w:rsidRDefault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4A61A2" w:rsidRPr="00D902CF" w:rsidRDefault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интеграция инвалидов и других </w:t>
            </w:r>
            <w:proofErr w:type="spellStart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общество»</w:t>
            </w:r>
          </w:p>
        </w:tc>
        <w:tc>
          <w:tcPr>
            <w:tcW w:w="2835" w:type="dxa"/>
          </w:tcPr>
          <w:p w:rsidR="004A61A2" w:rsidRPr="00D902CF" w:rsidRDefault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851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4A61A2" w:rsidRPr="00D902CF" w:rsidRDefault="00D902CF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A61A2" w:rsidRPr="00D902CF" w:rsidTr="008D7F76">
        <w:trPr>
          <w:trHeight w:val="343"/>
        </w:trPr>
        <w:tc>
          <w:tcPr>
            <w:tcW w:w="3686" w:type="dxa"/>
            <w:vMerge/>
            <w:vAlign w:val="center"/>
          </w:tcPr>
          <w:p w:rsidR="004A61A2" w:rsidRPr="00D902CF" w:rsidRDefault="004A61A2"/>
        </w:tc>
        <w:tc>
          <w:tcPr>
            <w:tcW w:w="2835" w:type="dxa"/>
          </w:tcPr>
          <w:p w:rsidR="004A61A2" w:rsidRPr="00D902CF" w:rsidRDefault="004A61A2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1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4A61A2" w:rsidRPr="00D902CF" w:rsidRDefault="007F4B81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1388"/>
        </w:trPr>
        <w:tc>
          <w:tcPr>
            <w:tcW w:w="3686" w:type="dxa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  <w:r w:rsidR="001D13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690D" w:rsidRPr="00D902CF" w:rsidRDefault="001D1310" w:rsidP="00BB6ED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690D" w:rsidRPr="00D902CF">
              <w:rPr>
                <w:rFonts w:ascii="Times New Roman" w:hAnsi="Times New Roman" w:cs="Times New Roman"/>
                <w:sz w:val="24"/>
                <w:szCs w:val="24"/>
              </w:rPr>
              <w:t>овершенствование организационной основы формирования жизнедеятельности инвалидов</w:t>
            </w:r>
          </w:p>
        </w:tc>
        <w:tc>
          <w:tcPr>
            <w:tcW w:w="2835" w:type="dxa"/>
          </w:tcPr>
          <w:p w:rsidR="00A5690D" w:rsidRPr="00D902CF" w:rsidRDefault="004A61A2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5690D" w:rsidRPr="00D902CF" w:rsidTr="008D7F76">
        <w:trPr>
          <w:trHeight w:val="343"/>
        </w:trPr>
        <w:tc>
          <w:tcPr>
            <w:tcW w:w="3686" w:type="dxa"/>
          </w:tcPr>
          <w:p w:rsidR="00A5690D" w:rsidRPr="00D902CF" w:rsidRDefault="00A5690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  <w:p w:rsidR="00A5690D" w:rsidRPr="00D902CF" w:rsidRDefault="001D1310" w:rsidP="00A72E4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5690D" w:rsidRPr="00D902CF">
              <w:rPr>
                <w:rFonts w:ascii="Times New Roman" w:hAnsi="Times New Roman" w:cs="Times New Roman"/>
                <w:sz w:val="24"/>
                <w:szCs w:val="24"/>
              </w:rPr>
              <w:t>ыплата компенсации инвалидам страховых</w:t>
            </w:r>
            <w:r w:rsidR="00E24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90D"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премий по договорам обязательного страхования гражданской ответственности 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90D"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владельцев 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E272B1">
              <w:rPr>
                <w:rFonts w:ascii="Times New Roman" w:hAnsi="Times New Roman" w:cs="Times New Roman"/>
                <w:sz w:val="24"/>
                <w:szCs w:val="24"/>
              </w:rPr>
              <w:t>анспортных</w:t>
            </w:r>
            <w:r w:rsidR="004A61A2" w:rsidRPr="00D902CF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2835" w:type="dxa"/>
          </w:tcPr>
          <w:p w:rsidR="00A5690D" w:rsidRPr="00D902CF" w:rsidRDefault="004A61A2" w:rsidP="004A61A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902CF">
              <w:rPr>
                <w:rFonts w:ascii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1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8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3" w:type="dxa"/>
          </w:tcPr>
          <w:p w:rsidR="00A5690D" w:rsidRPr="00D902CF" w:rsidRDefault="00A5690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3351E" w:rsidRPr="00AB3A56" w:rsidRDefault="0023351E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 xml:space="preserve">Примечание </w:t>
      </w:r>
    </w:p>
    <w:p w:rsidR="0023351E" w:rsidRPr="00AB3A56" w:rsidRDefault="0023351E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 xml:space="preserve">Список используемых сокращений: </w:t>
      </w:r>
    </w:p>
    <w:p w:rsidR="00AB3A56" w:rsidRPr="00AB3A56" w:rsidRDefault="00AB3A56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>УСЗ</w:t>
      </w:r>
      <w:proofErr w:type="gramStart"/>
      <w:r w:rsidRPr="00AB3A56">
        <w:rPr>
          <w:sz w:val="16"/>
          <w:szCs w:val="16"/>
        </w:rPr>
        <w:t>Н-</w:t>
      </w:r>
      <w:proofErr w:type="gramEnd"/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>управление социальной защиты населения Администрации Дубовского района;</w:t>
      </w:r>
    </w:p>
    <w:p w:rsidR="00AB3A56" w:rsidRPr="00AB3A56" w:rsidRDefault="00AB3A56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>РО</w:t>
      </w:r>
      <w:proofErr w:type="gramStart"/>
      <w:r w:rsidRPr="00AB3A56">
        <w:rPr>
          <w:sz w:val="16"/>
          <w:szCs w:val="16"/>
        </w:rPr>
        <w:t>О-</w:t>
      </w:r>
      <w:proofErr w:type="gramEnd"/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>Дубовский районный отдел образования;</w:t>
      </w:r>
    </w:p>
    <w:p w:rsidR="00AB3A56" w:rsidRPr="00AB3A56" w:rsidRDefault="00AB3A56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 xml:space="preserve">МБУ </w:t>
      </w:r>
      <w:proofErr w:type="gramStart"/>
      <w:r w:rsidRPr="00AB3A56">
        <w:rPr>
          <w:sz w:val="16"/>
          <w:szCs w:val="16"/>
        </w:rPr>
        <w:t>ДР</w:t>
      </w:r>
      <w:proofErr w:type="gramEnd"/>
      <w:r w:rsidRPr="00AB3A56">
        <w:rPr>
          <w:sz w:val="16"/>
          <w:szCs w:val="16"/>
        </w:rPr>
        <w:t xml:space="preserve"> «</w:t>
      </w:r>
      <w:proofErr w:type="spellStart"/>
      <w:r w:rsidRPr="00AB3A56">
        <w:rPr>
          <w:sz w:val="16"/>
          <w:szCs w:val="16"/>
        </w:rPr>
        <w:t>ЦСОГПВиИ</w:t>
      </w:r>
      <w:proofErr w:type="spellEnd"/>
      <w:r w:rsidRPr="00AB3A56">
        <w:rPr>
          <w:sz w:val="16"/>
          <w:szCs w:val="16"/>
        </w:rPr>
        <w:t>»-муниципальное бюджетное учреждение Дубовского района «Центр социального обслуживания граждан пожилого возраста и инвалидов»;</w:t>
      </w:r>
    </w:p>
    <w:p w:rsidR="00AB3A56" w:rsidRDefault="00AB3A56" w:rsidP="0023351E">
      <w:pPr>
        <w:pStyle w:val="Default"/>
        <w:rPr>
          <w:sz w:val="16"/>
          <w:szCs w:val="16"/>
        </w:rPr>
      </w:pPr>
      <w:r w:rsidRPr="00AB3A56">
        <w:rPr>
          <w:sz w:val="16"/>
          <w:szCs w:val="16"/>
        </w:rPr>
        <w:t xml:space="preserve">МБУК </w:t>
      </w:r>
      <w:proofErr w:type="gramStart"/>
      <w:r w:rsidRPr="00AB3A56">
        <w:rPr>
          <w:sz w:val="16"/>
          <w:szCs w:val="16"/>
        </w:rPr>
        <w:t>ДР</w:t>
      </w:r>
      <w:proofErr w:type="gramEnd"/>
      <w:r w:rsidRPr="00AB3A56">
        <w:rPr>
          <w:sz w:val="16"/>
          <w:szCs w:val="16"/>
        </w:rPr>
        <w:t xml:space="preserve"> «МЦРБ»-муниципальное бюджетное учреждение культуры</w:t>
      </w:r>
      <w:r w:rsidR="00E272B1">
        <w:rPr>
          <w:sz w:val="16"/>
          <w:szCs w:val="16"/>
        </w:rPr>
        <w:t xml:space="preserve"> « </w:t>
      </w:r>
      <w:proofErr w:type="spellStart"/>
      <w:r w:rsidRPr="00AB3A56">
        <w:rPr>
          <w:sz w:val="16"/>
          <w:szCs w:val="16"/>
        </w:rPr>
        <w:t>Межпоселенческая</w:t>
      </w:r>
      <w:proofErr w:type="spellEnd"/>
      <w:r w:rsidRPr="00AB3A56">
        <w:rPr>
          <w:sz w:val="16"/>
          <w:szCs w:val="16"/>
        </w:rPr>
        <w:t xml:space="preserve"> центральная районная библиотека»;</w:t>
      </w:r>
    </w:p>
    <w:p w:rsidR="001D1310" w:rsidRPr="00AB3A56" w:rsidRDefault="001D1310" w:rsidP="0023351E">
      <w:pPr>
        <w:pStyle w:val="Default"/>
        <w:rPr>
          <w:sz w:val="16"/>
          <w:szCs w:val="16"/>
        </w:rPr>
      </w:pPr>
      <w:r>
        <w:rPr>
          <w:sz w:val="16"/>
          <w:szCs w:val="16"/>
        </w:rPr>
        <w:t>ОМ-основное мероприятие</w:t>
      </w:r>
    </w:p>
    <w:p w:rsidR="008D7F76" w:rsidRDefault="0023351E" w:rsidP="00BB6EDD">
      <w:pPr>
        <w:pStyle w:val="Default"/>
      </w:pPr>
      <w:r w:rsidRPr="00AB3A56">
        <w:rPr>
          <w:sz w:val="16"/>
          <w:szCs w:val="16"/>
        </w:rPr>
        <w:t>ВР –</w:t>
      </w:r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>вид расходов; ГРБС –</w:t>
      </w:r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 xml:space="preserve">главный распорядитель бюджетных средств; </w:t>
      </w:r>
      <w:proofErr w:type="spellStart"/>
      <w:r w:rsidRPr="00AB3A56">
        <w:rPr>
          <w:sz w:val="16"/>
          <w:szCs w:val="16"/>
        </w:rPr>
        <w:t>Рз</w:t>
      </w:r>
      <w:proofErr w:type="spellEnd"/>
      <w:r w:rsidR="00E272B1">
        <w:rPr>
          <w:sz w:val="16"/>
          <w:szCs w:val="16"/>
        </w:rPr>
        <w:t xml:space="preserve"> </w:t>
      </w:r>
      <w:proofErr w:type="spellStart"/>
      <w:proofErr w:type="gramStart"/>
      <w:r w:rsidRPr="00AB3A56">
        <w:rPr>
          <w:sz w:val="16"/>
          <w:szCs w:val="16"/>
        </w:rPr>
        <w:t>Пр</w:t>
      </w:r>
      <w:proofErr w:type="spellEnd"/>
      <w:proofErr w:type="gramEnd"/>
      <w:r w:rsidRPr="00AB3A56">
        <w:rPr>
          <w:sz w:val="16"/>
          <w:szCs w:val="16"/>
        </w:rPr>
        <w:t xml:space="preserve"> –</w:t>
      </w:r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>раздел, подраздел; ЦСР –</w:t>
      </w:r>
      <w:r w:rsidR="00E272B1">
        <w:rPr>
          <w:sz w:val="16"/>
          <w:szCs w:val="16"/>
        </w:rPr>
        <w:t xml:space="preserve"> </w:t>
      </w:r>
      <w:r w:rsidRPr="00AB3A56">
        <w:rPr>
          <w:sz w:val="16"/>
          <w:szCs w:val="16"/>
        </w:rPr>
        <w:t>целевая статья расходов.</w:t>
      </w:r>
      <w:r w:rsidR="00F85BFD">
        <w:t xml:space="preserve">                                         </w:t>
      </w:r>
      <w:r w:rsidR="00094B79">
        <w:t xml:space="preserve"> </w:t>
      </w:r>
    </w:p>
    <w:p w:rsidR="008D7F76" w:rsidRDefault="008D7F76" w:rsidP="00475899">
      <w:pPr>
        <w:widowControl w:val="0"/>
        <w:autoSpaceDE w:val="0"/>
        <w:autoSpaceDN w:val="0"/>
        <w:adjustRightInd w:val="0"/>
        <w:outlineLvl w:val="1"/>
      </w:pPr>
    </w:p>
    <w:p w:rsidR="008D7F76" w:rsidRDefault="008D7F76" w:rsidP="00475899">
      <w:pPr>
        <w:widowControl w:val="0"/>
        <w:autoSpaceDE w:val="0"/>
        <w:autoSpaceDN w:val="0"/>
        <w:adjustRightInd w:val="0"/>
        <w:outlineLvl w:val="1"/>
      </w:pPr>
    </w:p>
    <w:p w:rsidR="00D12CCA" w:rsidRDefault="00D12CCA" w:rsidP="008D7F76">
      <w:pPr>
        <w:widowControl w:val="0"/>
        <w:autoSpaceDE w:val="0"/>
        <w:autoSpaceDN w:val="0"/>
        <w:adjustRightInd w:val="0"/>
        <w:ind w:left="12036" w:firstLine="708"/>
        <w:jc w:val="right"/>
        <w:outlineLvl w:val="1"/>
      </w:pPr>
      <w:r w:rsidRPr="00AE3891">
        <w:t>Приложение  №</w:t>
      </w:r>
      <w:r w:rsidR="00AB3A56">
        <w:t>5</w:t>
      </w:r>
    </w:p>
    <w:p w:rsidR="00D12CCA" w:rsidRPr="00AE3891" w:rsidRDefault="00D12CCA" w:rsidP="008D7F76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                        к муниципальной программе</w:t>
      </w:r>
    </w:p>
    <w:p w:rsidR="00D12CCA" w:rsidRPr="00AE3891" w:rsidRDefault="00D12CCA" w:rsidP="008D7F76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      </w:t>
      </w:r>
      <w:r w:rsidR="00094B79">
        <w:t>Д</w:t>
      </w:r>
      <w:r w:rsidRPr="00AE3891">
        <w:t>убовского района</w:t>
      </w:r>
    </w:p>
    <w:p w:rsidR="00D12CCA" w:rsidRPr="00AE3891" w:rsidRDefault="00D12CCA" w:rsidP="008D7F76">
      <w:pPr>
        <w:widowControl w:val="0"/>
        <w:autoSpaceDE w:val="0"/>
        <w:autoSpaceDN w:val="0"/>
        <w:adjustRightInd w:val="0"/>
        <w:jc w:val="right"/>
      </w:pPr>
      <w:r w:rsidRPr="00AE3891">
        <w:t xml:space="preserve">                                                                                                                                                                          «Доступная среда»</w:t>
      </w:r>
    </w:p>
    <w:p w:rsidR="00D12CCA" w:rsidRPr="00AE3891" w:rsidRDefault="00D12CCA" w:rsidP="008D7F76">
      <w:pPr>
        <w:widowControl w:val="0"/>
        <w:autoSpaceDE w:val="0"/>
        <w:autoSpaceDN w:val="0"/>
        <w:adjustRightInd w:val="0"/>
        <w:ind w:firstLine="540"/>
        <w:jc w:val="center"/>
      </w:pPr>
      <w:r>
        <w:t>Расходы бю</w:t>
      </w:r>
      <w:r w:rsidRPr="00AE3891">
        <w:t>джет</w:t>
      </w:r>
      <w:r w:rsidR="001D1310">
        <w:t>ов все уровней</w:t>
      </w:r>
    </w:p>
    <w:p w:rsidR="008D7F76" w:rsidRPr="00AE3891" w:rsidRDefault="00E051EF" w:rsidP="00D12CCA">
      <w:pPr>
        <w:widowControl w:val="0"/>
        <w:autoSpaceDE w:val="0"/>
        <w:autoSpaceDN w:val="0"/>
        <w:adjustRightInd w:val="0"/>
        <w:jc w:val="center"/>
      </w:pPr>
      <w:r>
        <w:t xml:space="preserve">на </w:t>
      </w:r>
      <w:r w:rsidR="001D1310">
        <w:t xml:space="preserve"> </w:t>
      </w:r>
      <w:r w:rsidR="00D12CCA" w:rsidRPr="00AE3891">
        <w:t>реализаци</w:t>
      </w:r>
      <w:r>
        <w:t>ю</w:t>
      </w:r>
      <w:r w:rsidR="00D12CCA" w:rsidRPr="00AE3891">
        <w:t xml:space="preserve"> муниципальной  программы  «Доступная среда»</w:t>
      </w:r>
    </w:p>
    <w:tbl>
      <w:tblPr>
        <w:tblW w:w="14603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7"/>
        <w:gridCol w:w="3260"/>
        <w:gridCol w:w="1101"/>
        <w:gridCol w:w="834"/>
        <w:gridCol w:w="882"/>
        <w:gridCol w:w="780"/>
        <w:gridCol w:w="780"/>
        <w:gridCol w:w="728"/>
        <w:gridCol w:w="728"/>
        <w:gridCol w:w="833"/>
      </w:tblGrid>
      <w:tr w:rsidR="00B5012B" w:rsidRPr="00AE3891" w:rsidTr="008D7F76"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E389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</w:t>
            </w:r>
          </w:p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  <w:r w:rsidRPr="00AE3891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B5012B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B5012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8D7F76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Оценка расходов (тыс. руб.),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реализации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B5012B" w:rsidRPr="00AE3891" w:rsidTr="008D7F76"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012B" w:rsidRPr="00AE3891" w:rsidTr="008D7F76">
        <w:trPr>
          <w:trHeight w:val="338"/>
        </w:trPr>
        <w:tc>
          <w:tcPr>
            <w:tcW w:w="4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программа</w:t>
            </w: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«Доступная среда»</w:t>
            </w: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5012B" w:rsidRPr="00AE3891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  <w:r w:rsidR="00B5012B"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012B">
              <w:rPr>
                <w:rFonts w:ascii="Times New Roman" w:hAnsi="Times New Roman" w:cs="Times New Roman"/>
                <w:sz w:val="20"/>
                <w:szCs w:val="20"/>
              </w:rPr>
              <w:t>5921,0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3407,8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812,8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1112,4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490,0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3129,1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1594,3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571,9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906,7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5012B" w:rsidRPr="00AE3891" w:rsidTr="008D7F76">
        <w:trPr>
          <w:trHeight w:val="272"/>
        </w:trPr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1610,1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4758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юджеты сельских поселений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«Адаптация приоритетных объектов социальной инфраструктуры для беспрепятственного доступа и получения услуг инвалидами и другими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маломобильными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группами населения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5817,1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3383,3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804,8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1097,2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E051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юджет района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80,7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475,7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3025,2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1569,8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563,9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891,5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2018,6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1610,1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212,8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195,7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4758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юджеты сельских поселений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rPr>
          <w:trHeight w:val="272"/>
        </w:trPr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8D7F76"/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источ</w:t>
            </w: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122,7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5012B" w:rsidRPr="00AE3891" w:rsidRDefault="00B5012B" w:rsidP="008D7F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«Социальная интеграция инвалидов и других </w:t>
            </w:r>
            <w:proofErr w:type="spellStart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маломобильных</w:t>
            </w:r>
            <w:proofErr w:type="spellEnd"/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 в общество»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B3A56" w:rsidRDefault="00B5012B" w:rsidP="00E051EF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B3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юджет района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F85BFD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24,5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B5012B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0661"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  <w:r w:rsidR="001A10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 xml:space="preserve">бюджеты </w:t>
            </w:r>
            <w:r w:rsidR="00B5012B" w:rsidRPr="00AE3891">
              <w:rPr>
                <w:rFonts w:ascii="Times New Roman" w:hAnsi="Times New Roman" w:cs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5A066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5012B" w:rsidRPr="00AE3891" w:rsidTr="008D7F76"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12B" w:rsidRPr="00AE3891" w:rsidRDefault="00B5012B" w:rsidP="00D12CCA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B5012B" w:rsidP="00D12C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E389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B5012B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12B" w:rsidRPr="00AE3891" w:rsidRDefault="008D7F76" w:rsidP="008D7F7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3A56" w:rsidRDefault="00DB2D4D" w:rsidP="00D62E31">
      <w:pPr>
        <w:widowControl w:val="0"/>
        <w:autoSpaceDE w:val="0"/>
        <w:autoSpaceDN w:val="0"/>
        <w:adjustRightInd w:val="0"/>
        <w:outlineLvl w:val="0"/>
      </w:pPr>
      <w:r w:rsidRPr="00AE3891">
        <w:t xml:space="preserve"> </w:t>
      </w:r>
    </w:p>
    <w:p w:rsidR="00E272B1" w:rsidRDefault="00475899" w:rsidP="008D7F76">
      <w:pPr>
        <w:widowControl w:val="0"/>
        <w:autoSpaceDE w:val="0"/>
        <w:autoSpaceDN w:val="0"/>
        <w:adjustRightInd w:val="0"/>
        <w:outlineLvl w:val="0"/>
      </w:pPr>
      <w:r>
        <w:t xml:space="preserve">                        </w:t>
      </w:r>
      <w:r w:rsidR="00932A89" w:rsidRPr="00AE3891">
        <w:t xml:space="preserve">Управляющий делами </w:t>
      </w:r>
    </w:p>
    <w:p w:rsidR="008D1EBB" w:rsidRPr="00AE3891" w:rsidRDefault="00094B79" w:rsidP="00094B79">
      <w:pPr>
        <w:widowControl w:val="0"/>
        <w:autoSpaceDE w:val="0"/>
        <w:autoSpaceDN w:val="0"/>
        <w:adjustRightInd w:val="0"/>
        <w:outlineLvl w:val="0"/>
        <w:rPr>
          <w:b/>
        </w:rPr>
      </w:pPr>
      <w:r>
        <w:t xml:space="preserve">                        </w:t>
      </w:r>
      <w:r w:rsidR="00932A89" w:rsidRPr="00AE3891">
        <w:t>Администрации</w:t>
      </w:r>
      <w:r>
        <w:t xml:space="preserve">    </w:t>
      </w:r>
      <w:r w:rsidR="00932A89" w:rsidRPr="00AE3891">
        <w:t xml:space="preserve">Дубовского района </w:t>
      </w:r>
      <w:r w:rsidR="00DB2D4D" w:rsidRPr="00AE3891">
        <w:t xml:space="preserve">    </w:t>
      </w:r>
      <w:r w:rsidR="00932A89" w:rsidRPr="00AE3891">
        <w:t xml:space="preserve">                   </w:t>
      </w:r>
      <w:r w:rsidR="00D62E31">
        <w:t xml:space="preserve">                  </w:t>
      </w:r>
      <w:r w:rsidR="00E272B1">
        <w:t xml:space="preserve">                   </w:t>
      </w:r>
      <w:r w:rsidR="00D62E31">
        <w:t xml:space="preserve">                              </w:t>
      </w:r>
      <w:r w:rsidR="00932A89" w:rsidRPr="00AE3891">
        <w:t xml:space="preserve">       Н.В.Мищенко</w:t>
      </w:r>
      <w:r w:rsidR="00DB2D4D" w:rsidRPr="00AE3891">
        <w:t xml:space="preserve">  </w:t>
      </w:r>
      <w:r w:rsidR="004330B3" w:rsidRPr="00AE3891">
        <w:rPr>
          <w:b/>
        </w:rPr>
        <w:t xml:space="preserve">                                 </w:t>
      </w:r>
    </w:p>
    <w:sectPr w:rsidR="008D1EBB" w:rsidRPr="00AE3891" w:rsidSect="00BB6EDD">
      <w:pgSz w:w="16838" w:h="11906" w:orient="landscape"/>
      <w:pgMar w:top="712" w:right="962" w:bottom="0" w:left="1134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626" w:rsidRDefault="00FE5626">
      <w:r>
        <w:separator/>
      </w:r>
    </w:p>
  </w:endnote>
  <w:endnote w:type="continuationSeparator" w:id="0">
    <w:p w:rsidR="00FE5626" w:rsidRDefault="00FE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CE7" w:rsidRDefault="00A53704" w:rsidP="00B03DE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CE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4CE7">
      <w:rPr>
        <w:rStyle w:val="a8"/>
        <w:noProof/>
      </w:rPr>
      <w:t>27</w:t>
    </w:r>
    <w:r>
      <w:rPr>
        <w:rStyle w:val="a8"/>
      </w:rPr>
      <w:fldChar w:fldCharType="end"/>
    </w:r>
  </w:p>
  <w:p w:rsidR="00614CE7" w:rsidRDefault="00614CE7" w:rsidP="00C173D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81611"/>
      <w:docPartObj>
        <w:docPartGallery w:val="Page Numbers (Bottom of Page)"/>
        <w:docPartUnique/>
      </w:docPartObj>
    </w:sdtPr>
    <w:sdtContent>
      <w:p w:rsidR="00614CE7" w:rsidRDefault="00A53704">
        <w:pPr>
          <w:pStyle w:val="a6"/>
          <w:jc w:val="right"/>
        </w:pPr>
        <w:fldSimple w:instr=" PAGE   \* MERGEFORMAT ">
          <w:r w:rsidR="00285538">
            <w:rPr>
              <w:noProof/>
            </w:rPr>
            <w:t>18</w:t>
          </w:r>
        </w:fldSimple>
      </w:p>
    </w:sdtContent>
  </w:sdt>
  <w:p w:rsidR="00614CE7" w:rsidRDefault="00614CE7" w:rsidP="00C173D7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81610"/>
      <w:docPartObj>
        <w:docPartGallery w:val="Page Numbers (Bottom of Page)"/>
        <w:docPartUnique/>
      </w:docPartObj>
    </w:sdtPr>
    <w:sdtContent>
      <w:p w:rsidR="00614CE7" w:rsidRDefault="00A53704">
        <w:pPr>
          <w:pStyle w:val="a6"/>
          <w:jc w:val="right"/>
        </w:pPr>
        <w:fldSimple w:instr=" PAGE   \* MERGEFORMAT ">
          <w:r w:rsidR="00285538">
            <w:rPr>
              <w:noProof/>
            </w:rPr>
            <w:t>9</w:t>
          </w:r>
        </w:fldSimple>
      </w:p>
    </w:sdtContent>
  </w:sdt>
  <w:p w:rsidR="00614CE7" w:rsidRDefault="00614CE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626" w:rsidRDefault="00FE5626">
      <w:r>
        <w:separator/>
      </w:r>
    </w:p>
  </w:footnote>
  <w:footnote w:type="continuationSeparator" w:id="0">
    <w:p w:rsidR="00FE5626" w:rsidRDefault="00FE5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A18FF"/>
    <w:multiLevelType w:val="hybridMultilevel"/>
    <w:tmpl w:val="7D20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74502"/>
    <w:multiLevelType w:val="hybridMultilevel"/>
    <w:tmpl w:val="AB7EA1B8"/>
    <w:lvl w:ilvl="0" w:tplc="19EA99CC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2E424A5C"/>
    <w:multiLevelType w:val="hybridMultilevel"/>
    <w:tmpl w:val="A7CE2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8B10D6"/>
    <w:multiLevelType w:val="multilevel"/>
    <w:tmpl w:val="D60AB9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4">
    <w:nsid w:val="5F99339D"/>
    <w:multiLevelType w:val="hybridMultilevel"/>
    <w:tmpl w:val="6BBEB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734C7"/>
    <w:multiLevelType w:val="hybridMultilevel"/>
    <w:tmpl w:val="CD1A1C14"/>
    <w:lvl w:ilvl="0" w:tplc="E9B41FCA">
      <w:start w:val="1"/>
      <w:numFmt w:val="decimal"/>
      <w:lvlText w:val="%1."/>
      <w:lvlJc w:val="left"/>
      <w:pPr>
        <w:ind w:left="1981" w:hanging="12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1005DC"/>
    <w:multiLevelType w:val="hybridMultilevel"/>
    <w:tmpl w:val="9FC4CE18"/>
    <w:lvl w:ilvl="0" w:tplc="F80A4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attachedTemplate r:id="rId1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rsids>
    <w:rsidRoot w:val="00D328E2"/>
    <w:rsid w:val="000001DA"/>
    <w:rsid w:val="000004B0"/>
    <w:rsid w:val="00002FD2"/>
    <w:rsid w:val="0001153D"/>
    <w:rsid w:val="00011F6E"/>
    <w:rsid w:val="00015A25"/>
    <w:rsid w:val="00021F6E"/>
    <w:rsid w:val="00024062"/>
    <w:rsid w:val="00024D50"/>
    <w:rsid w:val="00030825"/>
    <w:rsid w:val="00033D6B"/>
    <w:rsid w:val="00042644"/>
    <w:rsid w:val="00050E9D"/>
    <w:rsid w:val="00053CF7"/>
    <w:rsid w:val="00055333"/>
    <w:rsid w:val="00057404"/>
    <w:rsid w:val="00061267"/>
    <w:rsid w:val="00061D43"/>
    <w:rsid w:val="00063DB7"/>
    <w:rsid w:val="00067409"/>
    <w:rsid w:val="00067F50"/>
    <w:rsid w:val="00070963"/>
    <w:rsid w:val="00080FD5"/>
    <w:rsid w:val="00086A74"/>
    <w:rsid w:val="00086AD1"/>
    <w:rsid w:val="00091E5F"/>
    <w:rsid w:val="00094B79"/>
    <w:rsid w:val="00096ED2"/>
    <w:rsid w:val="000A51C1"/>
    <w:rsid w:val="000B6D3E"/>
    <w:rsid w:val="000E072D"/>
    <w:rsid w:val="000E2954"/>
    <w:rsid w:val="000E7B1F"/>
    <w:rsid w:val="000F0C71"/>
    <w:rsid w:val="000F3664"/>
    <w:rsid w:val="000F6AAF"/>
    <w:rsid w:val="000F7978"/>
    <w:rsid w:val="001123C3"/>
    <w:rsid w:val="001132E8"/>
    <w:rsid w:val="0011766C"/>
    <w:rsid w:val="00120525"/>
    <w:rsid w:val="00123FE6"/>
    <w:rsid w:val="00131243"/>
    <w:rsid w:val="001336AF"/>
    <w:rsid w:val="0013572A"/>
    <w:rsid w:val="00135F3D"/>
    <w:rsid w:val="0014085F"/>
    <w:rsid w:val="001428CA"/>
    <w:rsid w:val="00143459"/>
    <w:rsid w:val="00143BCB"/>
    <w:rsid w:val="00146647"/>
    <w:rsid w:val="00147B98"/>
    <w:rsid w:val="00150E41"/>
    <w:rsid w:val="00152B11"/>
    <w:rsid w:val="00155EEB"/>
    <w:rsid w:val="0016048B"/>
    <w:rsid w:val="00167439"/>
    <w:rsid w:val="0018229B"/>
    <w:rsid w:val="00185D6C"/>
    <w:rsid w:val="001963FE"/>
    <w:rsid w:val="001A10F2"/>
    <w:rsid w:val="001A1A9A"/>
    <w:rsid w:val="001A4E12"/>
    <w:rsid w:val="001A5316"/>
    <w:rsid w:val="001B3A5F"/>
    <w:rsid w:val="001B554B"/>
    <w:rsid w:val="001B73EA"/>
    <w:rsid w:val="001C6131"/>
    <w:rsid w:val="001D1310"/>
    <w:rsid w:val="001D3147"/>
    <w:rsid w:val="001E0118"/>
    <w:rsid w:val="001E1FAE"/>
    <w:rsid w:val="001E3A9D"/>
    <w:rsid w:val="001E3B2B"/>
    <w:rsid w:val="001E664E"/>
    <w:rsid w:val="001E6978"/>
    <w:rsid w:val="001E7590"/>
    <w:rsid w:val="001F3C0C"/>
    <w:rsid w:val="00203DC1"/>
    <w:rsid w:val="00204270"/>
    <w:rsid w:val="00205664"/>
    <w:rsid w:val="0020685A"/>
    <w:rsid w:val="00210082"/>
    <w:rsid w:val="002159FA"/>
    <w:rsid w:val="00223936"/>
    <w:rsid w:val="0023351E"/>
    <w:rsid w:val="002362AD"/>
    <w:rsid w:val="0023663B"/>
    <w:rsid w:val="00236EA4"/>
    <w:rsid w:val="00237F13"/>
    <w:rsid w:val="0024004B"/>
    <w:rsid w:val="0024008E"/>
    <w:rsid w:val="00240F5C"/>
    <w:rsid w:val="00241357"/>
    <w:rsid w:val="00241D2F"/>
    <w:rsid w:val="00242D37"/>
    <w:rsid w:val="0024630A"/>
    <w:rsid w:val="002465A8"/>
    <w:rsid w:val="0025516F"/>
    <w:rsid w:val="00264F8F"/>
    <w:rsid w:val="002671CB"/>
    <w:rsid w:val="00276769"/>
    <w:rsid w:val="00283A57"/>
    <w:rsid w:val="00285538"/>
    <w:rsid w:val="0028748C"/>
    <w:rsid w:val="002935A5"/>
    <w:rsid w:val="00295414"/>
    <w:rsid w:val="002A5480"/>
    <w:rsid w:val="002A60C7"/>
    <w:rsid w:val="002A7A83"/>
    <w:rsid w:val="002B4C4C"/>
    <w:rsid w:val="002B5E76"/>
    <w:rsid w:val="002C1DA1"/>
    <w:rsid w:val="002C202C"/>
    <w:rsid w:val="002D27C1"/>
    <w:rsid w:val="002D69D3"/>
    <w:rsid w:val="002E3CEB"/>
    <w:rsid w:val="002E4564"/>
    <w:rsid w:val="002E68DB"/>
    <w:rsid w:val="002E69FE"/>
    <w:rsid w:val="002E7D42"/>
    <w:rsid w:val="002F36D7"/>
    <w:rsid w:val="002F6487"/>
    <w:rsid w:val="0030337D"/>
    <w:rsid w:val="0031079C"/>
    <w:rsid w:val="003114AB"/>
    <w:rsid w:val="003129DC"/>
    <w:rsid w:val="00313178"/>
    <w:rsid w:val="00316DEC"/>
    <w:rsid w:val="00317DD9"/>
    <w:rsid w:val="003261E2"/>
    <w:rsid w:val="003268B7"/>
    <w:rsid w:val="0033203E"/>
    <w:rsid w:val="003448C8"/>
    <w:rsid w:val="00350C1B"/>
    <w:rsid w:val="00360F23"/>
    <w:rsid w:val="00366367"/>
    <w:rsid w:val="00373810"/>
    <w:rsid w:val="00374541"/>
    <w:rsid w:val="00375488"/>
    <w:rsid w:val="00376D62"/>
    <w:rsid w:val="0037799B"/>
    <w:rsid w:val="00377E39"/>
    <w:rsid w:val="00380630"/>
    <w:rsid w:val="003822D0"/>
    <w:rsid w:val="00382EE8"/>
    <w:rsid w:val="00390A06"/>
    <w:rsid w:val="00397D32"/>
    <w:rsid w:val="003A45AF"/>
    <w:rsid w:val="003A4EBD"/>
    <w:rsid w:val="003A520F"/>
    <w:rsid w:val="003A7F18"/>
    <w:rsid w:val="003B3FEA"/>
    <w:rsid w:val="003B6863"/>
    <w:rsid w:val="003B6C2E"/>
    <w:rsid w:val="003C66CC"/>
    <w:rsid w:val="003C6BCB"/>
    <w:rsid w:val="003C7EBE"/>
    <w:rsid w:val="003D69DF"/>
    <w:rsid w:val="003E0C12"/>
    <w:rsid w:val="003E0F47"/>
    <w:rsid w:val="003E1848"/>
    <w:rsid w:val="003E646F"/>
    <w:rsid w:val="003E6C3A"/>
    <w:rsid w:val="00410BC0"/>
    <w:rsid w:val="00410F2E"/>
    <w:rsid w:val="004177D1"/>
    <w:rsid w:val="00417CA8"/>
    <w:rsid w:val="00420051"/>
    <w:rsid w:val="004212EB"/>
    <w:rsid w:val="00423730"/>
    <w:rsid w:val="004261BB"/>
    <w:rsid w:val="0042639A"/>
    <w:rsid w:val="004330B3"/>
    <w:rsid w:val="00434B2E"/>
    <w:rsid w:val="0044388B"/>
    <w:rsid w:val="004444C4"/>
    <w:rsid w:val="004456C7"/>
    <w:rsid w:val="0044599F"/>
    <w:rsid w:val="0044664F"/>
    <w:rsid w:val="00447D00"/>
    <w:rsid w:val="00451C0E"/>
    <w:rsid w:val="004542EE"/>
    <w:rsid w:val="00463F83"/>
    <w:rsid w:val="00464496"/>
    <w:rsid w:val="0047225B"/>
    <w:rsid w:val="004730F2"/>
    <w:rsid w:val="00475899"/>
    <w:rsid w:val="0047755D"/>
    <w:rsid w:val="00486333"/>
    <w:rsid w:val="0048743C"/>
    <w:rsid w:val="004A07F6"/>
    <w:rsid w:val="004A0FE2"/>
    <w:rsid w:val="004A1F4F"/>
    <w:rsid w:val="004A1F60"/>
    <w:rsid w:val="004A48AB"/>
    <w:rsid w:val="004A5AE6"/>
    <w:rsid w:val="004A6010"/>
    <w:rsid w:val="004A61A2"/>
    <w:rsid w:val="004B0D6F"/>
    <w:rsid w:val="004B1BB5"/>
    <w:rsid w:val="004C0488"/>
    <w:rsid w:val="004C3F8D"/>
    <w:rsid w:val="004C4EAD"/>
    <w:rsid w:val="004C5B7A"/>
    <w:rsid w:val="004D4FC1"/>
    <w:rsid w:val="004D5992"/>
    <w:rsid w:val="004D6F61"/>
    <w:rsid w:val="004D7E86"/>
    <w:rsid w:val="004E2378"/>
    <w:rsid w:val="004E72A9"/>
    <w:rsid w:val="004F1D02"/>
    <w:rsid w:val="004F48B3"/>
    <w:rsid w:val="004F54D9"/>
    <w:rsid w:val="004F5BE6"/>
    <w:rsid w:val="004F661A"/>
    <w:rsid w:val="004F6F7F"/>
    <w:rsid w:val="005004E9"/>
    <w:rsid w:val="00500C27"/>
    <w:rsid w:val="0050621D"/>
    <w:rsid w:val="00511343"/>
    <w:rsid w:val="00511EFB"/>
    <w:rsid w:val="005168C2"/>
    <w:rsid w:val="00517BFD"/>
    <w:rsid w:val="00527060"/>
    <w:rsid w:val="00531F7C"/>
    <w:rsid w:val="005370DB"/>
    <w:rsid w:val="00545A00"/>
    <w:rsid w:val="00547E58"/>
    <w:rsid w:val="00551A3A"/>
    <w:rsid w:val="00555EFC"/>
    <w:rsid w:val="00556E44"/>
    <w:rsid w:val="005601BB"/>
    <w:rsid w:val="005602B3"/>
    <w:rsid w:val="00560F6E"/>
    <w:rsid w:val="00562FF2"/>
    <w:rsid w:val="00565D16"/>
    <w:rsid w:val="00570186"/>
    <w:rsid w:val="00572003"/>
    <w:rsid w:val="00574EBC"/>
    <w:rsid w:val="00581080"/>
    <w:rsid w:val="00582903"/>
    <w:rsid w:val="0058348A"/>
    <w:rsid w:val="0058567B"/>
    <w:rsid w:val="005857EA"/>
    <w:rsid w:val="0058686C"/>
    <w:rsid w:val="00590132"/>
    <w:rsid w:val="0059382F"/>
    <w:rsid w:val="00595752"/>
    <w:rsid w:val="005A0661"/>
    <w:rsid w:val="005A5AF4"/>
    <w:rsid w:val="005B07AA"/>
    <w:rsid w:val="005B223C"/>
    <w:rsid w:val="005B6038"/>
    <w:rsid w:val="005C0042"/>
    <w:rsid w:val="005C4F7E"/>
    <w:rsid w:val="005D2FF7"/>
    <w:rsid w:val="005D3FAD"/>
    <w:rsid w:val="005D76A7"/>
    <w:rsid w:val="005F37D3"/>
    <w:rsid w:val="00600ECC"/>
    <w:rsid w:val="00601560"/>
    <w:rsid w:val="006015E9"/>
    <w:rsid w:val="0060191E"/>
    <w:rsid w:val="00612F49"/>
    <w:rsid w:val="0061329E"/>
    <w:rsid w:val="00614CE7"/>
    <w:rsid w:val="00615699"/>
    <w:rsid w:val="006211D7"/>
    <w:rsid w:val="0062301C"/>
    <w:rsid w:val="0063157D"/>
    <w:rsid w:val="0063786E"/>
    <w:rsid w:val="00642277"/>
    <w:rsid w:val="00644332"/>
    <w:rsid w:val="00647E3C"/>
    <w:rsid w:val="006500FA"/>
    <w:rsid w:val="006508EA"/>
    <w:rsid w:val="0065270D"/>
    <w:rsid w:val="00660908"/>
    <w:rsid w:val="00660A88"/>
    <w:rsid w:val="006651EC"/>
    <w:rsid w:val="00665815"/>
    <w:rsid w:val="00671F6B"/>
    <w:rsid w:val="00674D6E"/>
    <w:rsid w:val="00680B62"/>
    <w:rsid w:val="0068697E"/>
    <w:rsid w:val="006872E3"/>
    <w:rsid w:val="006876F4"/>
    <w:rsid w:val="00687770"/>
    <w:rsid w:val="00687F1E"/>
    <w:rsid w:val="00696C9A"/>
    <w:rsid w:val="006A0C4F"/>
    <w:rsid w:val="006A4AD7"/>
    <w:rsid w:val="006A5996"/>
    <w:rsid w:val="006A70AF"/>
    <w:rsid w:val="006B018B"/>
    <w:rsid w:val="006B02F0"/>
    <w:rsid w:val="006B2AD6"/>
    <w:rsid w:val="006B2B4E"/>
    <w:rsid w:val="006B2E78"/>
    <w:rsid w:val="006B33D8"/>
    <w:rsid w:val="006B3FB3"/>
    <w:rsid w:val="006B427F"/>
    <w:rsid w:val="006B62CF"/>
    <w:rsid w:val="006C26A3"/>
    <w:rsid w:val="006D3868"/>
    <w:rsid w:val="006D7097"/>
    <w:rsid w:val="006D7482"/>
    <w:rsid w:val="006E4F35"/>
    <w:rsid w:val="006E68E8"/>
    <w:rsid w:val="006F5848"/>
    <w:rsid w:val="007074C8"/>
    <w:rsid w:val="007210E4"/>
    <w:rsid w:val="007222D7"/>
    <w:rsid w:val="00722BC6"/>
    <w:rsid w:val="00723F3E"/>
    <w:rsid w:val="0072687A"/>
    <w:rsid w:val="007314D2"/>
    <w:rsid w:val="0073371C"/>
    <w:rsid w:val="00733FCA"/>
    <w:rsid w:val="00744DB2"/>
    <w:rsid w:val="00745C46"/>
    <w:rsid w:val="00745DAF"/>
    <w:rsid w:val="007460D9"/>
    <w:rsid w:val="0075080A"/>
    <w:rsid w:val="007601E5"/>
    <w:rsid w:val="00760328"/>
    <w:rsid w:val="007765DE"/>
    <w:rsid w:val="00784B88"/>
    <w:rsid w:val="00787BCB"/>
    <w:rsid w:val="00791B2A"/>
    <w:rsid w:val="007954AD"/>
    <w:rsid w:val="007A1059"/>
    <w:rsid w:val="007A75EC"/>
    <w:rsid w:val="007C351F"/>
    <w:rsid w:val="007C7EBC"/>
    <w:rsid w:val="007E0E75"/>
    <w:rsid w:val="007E2EB9"/>
    <w:rsid w:val="007F1CFF"/>
    <w:rsid w:val="007F321D"/>
    <w:rsid w:val="007F4B81"/>
    <w:rsid w:val="007F61AF"/>
    <w:rsid w:val="008017EC"/>
    <w:rsid w:val="00814B74"/>
    <w:rsid w:val="00817194"/>
    <w:rsid w:val="00821F5B"/>
    <w:rsid w:val="00822AB5"/>
    <w:rsid w:val="00822D8D"/>
    <w:rsid w:val="0082354C"/>
    <w:rsid w:val="00825156"/>
    <w:rsid w:val="0083307C"/>
    <w:rsid w:val="008372D3"/>
    <w:rsid w:val="00847CC1"/>
    <w:rsid w:val="008507E1"/>
    <w:rsid w:val="00855E4F"/>
    <w:rsid w:val="008610C0"/>
    <w:rsid w:val="008624EA"/>
    <w:rsid w:val="00863795"/>
    <w:rsid w:val="008655C5"/>
    <w:rsid w:val="0087187C"/>
    <w:rsid w:val="00871999"/>
    <w:rsid w:val="008776CD"/>
    <w:rsid w:val="00877768"/>
    <w:rsid w:val="00882FE9"/>
    <w:rsid w:val="00887424"/>
    <w:rsid w:val="00896B63"/>
    <w:rsid w:val="008A63FC"/>
    <w:rsid w:val="008A779B"/>
    <w:rsid w:val="008B5AC8"/>
    <w:rsid w:val="008C20BA"/>
    <w:rsid w:val="008C6A59"/>
    <w:rsid w:val="008D01A6"/>
    <w:rsid w:val="008D1EBB"/>
    <w:rsid w:val="008D23AF"/>
    <w:rsid w:val="008D4AAB"/>
    <w:rsid w:val="008D4AC3"/>
    <w:rsid w:val="008D5E9C"/>
    <w:rsid w:val="008D7F76"/>
    <w:rsid w:val="008E17E8"/>
    <w:rsid w:val="008E373D"/>
    <w:rsid w:val="008F207D"/>
    <w:rsid w:val="009005E7"/>
    <w:rsid w:val="0090417A"/>
    <w:rsid w:val="009051E4"/>
    <w:rsid w:val="00910D34"/>
    <w:rsid w:val="009161C2"/>
    <w:rsid w:val="009260D2"/>
    <w:rsid w:val="009300DB"/>
    <w:rsid w:val="00930C90"/>
    <w:rsid w:val="00932A89"/>
    <w:rsid w:val="00935416"/>
    <w:rsid w:val="00935732"/>
    <w:rsid w:val="009402C6"/>
    <w:rsid w:val="0094601F"/>
    <w:rsid w:val="00961565"/>
    <w:rsid w:val="009628E3"/>
    <w:rsid w:val="00982D41"/>
    <w:rsid w:val="00985918"/>
    <w:rsid w:val="00993571"/>
    <w:rsid w:val="00996233"/>
    <w:rsid w:val="009A64BF"/>
    <w:rsid w:val="009A7A67"/>
    <w:rsid w:val="009A7F45"/>
    <w:rsid w:val="009B0F5F"/>
    <w:rsid w:val="009B140D"/>
    <w:rsid w:val="009B70F8"/>
    <w:rsid w:val="009C55F3"/>
    <w:rsid w:val="009C704C"/>
    <w:rsid w:val="009C7F6E"/>
    <w:rsid w:val="009D2CF2"/>
    <w:rsid w:val="009D4B84"/>
    <w:rsid w:val="009D4EFE"/>
    <w:rsid w:val="009D6162"/>
    <w:rsid w:val="009D68C6"/>
    <w:rsid w:val="009E6D18"/>
    <w:rsid w:val="009F4673"/>
    <w:rsid w:val="009F4D64"/>
    <w:rsid w:val="009F5CA9"/>
    <w:rsid w:val="009F6746"/>
    <w:rsid w:val="00A02877"/>
    <w:rsid w:val="00A10E98"/>
    <w:rsid w:val="00A15921"/>
    <w:rsid w:val="00A21B20"/>
    <w:rsid w:val="00A31547"/>
    <w:rsid w:val="00A34193"/>
    <w:rsid w:val="00A4369D"/>
    <w:rsid w:val="00A43AA3"/>
    <w:rsid w:val="00A53704"/>
    <w:rsid w:val="00A5479E"/>
    <w:rsid w:val="00A5690D"/>
    <w:rsid w:val="00A604D9"/>
    <w:rsid w:val="00A67952"/>
    <w:rsid w:val="00A72E45"/>
    <w:rsid w:val="00A75D74"/>
    <w:rsid w:val="00A77577"/>
    <w:rsid w:val="00A845C0"/>
    <w:rsid w:val="00A926D8"/>
    <w:rsid w:val="00A97EA7"/>
    <w:rsid w:val="00AA5EE8"/>
    <w:rsid w:val="00AB184D"/>
    <w:rsid w:val="00AB3A56"/>
    <w:rsid w:val="00AC0407"/>
    <w:rsid w:val="00AC11FD"/>
    <w:rsid w:val="00AC72AE"/>
    <w:rsid w:val="00AD3455"/>
    <w:rsid w:val="00AD4983"/>
    <w:rsid w:val="00AE0D64"/>
    <w:rsid w:val="00AE3891"/>
    <w:rsid w:val="00AE7825"/>
    <w:rsid w:val="00B02BA0"/>
    <w:rsid w:val="00B03673"/>
    <w:rsid w:val="00B03DE2"/>
    <w:rsid w:val="00B07918"/>
    <w:rsid w:val="00B07E14"/>
    <w:rsid w:val="00B23A79"/>
    <w:rsid w:val="00B24EFB"/>
    <w:rsid w:val="00B27E2D"/>
    <w:rsid w:val="00B34150"/>
    <w:rsid w:val="00B376EE"/>
    <w:rsid w:val="00B3780E"/>
    <w:rsid w:val="00B41F0B"/>
    <w:rsid w:val="00B5012B"/>
    <w:rsid w:val="00B53FB1"/>
    <w:rsid w:val="00B57ED7"/>
    <w:rsid w:val="00B60BE5"/>
    <w:rsid w:val="00B7554F"/>
    <w:rsid w:val="00B764B4"/>
    <w:rsid w:val="00B77522"/>
    <w:rsid w:val="00B80D49"/>
    <w:rsid w:val="00B8371B"/>
    <w:rsid w:val="00B91F4A"/>
    <w:rsid w:val="00B95534"/>
    <w:rsid w:val="00BA0020"/>
    <w:rsid w:val="00BA09A6"/>
    <w:rsid w:val="00BA27C1"/>
    <w:rsid w:val="00BB1C76"/>
    <w:rsid w:val="00BB6EDD"/>
    <w:rsid w:val="00BB73AD"/>
    <w:rsid w:val="00BB774E"/>
    <w:rsid w:val="00BC6F94"/>
    <w:rsid w:val="00BD1DD3"/>
    <w:rsid w:val="00BD3A69"/>
    <w:rsid w:val="00BD6B7D"/>
    <w:rsid w:val="00BE3B56"/>
    <w:rsid w:val="00BF5103"/>
    <w:rsid w:val="00BF5EEC"/>
    <w:rsid w:val="00BF721A"/>
    <w:rsid w:val="00C00183"/>
    <w:rsid w:val="00C01C4A"/>
    <w:rsid w:val="00C10527"/>
    <w:rsid w:val="00C10F35"/>
    <w:rsid w:val="00C126AB"/>
    <w:rsid w:val="00C16AB6"/>
    <w:rsid w:val="00C17093"/>
    <w:rsid w:val="00C173D7"/>
    <w:rsid w:val="00C3304E"/>
    <w:rsid w:val="00C3526F"/>
    <w:rsid w:val="00C352A0"/>
    <w:rsid w:val="00C437C2"/>
    <w:rsid w:val="00C47AA4"/>
    <w:rsid w:val="00C51A6C"/>
    <w:rsid w:val="00C553FF"/>
    <w:rsid w:val="00C63B80"/>
    <w:rsid w:val="00C63BFC"/>
    <w:rsid w:val="00C64E96"/>
    <w:rsid w:val="00C67F65"/>
    <w:rsid w:val="00C70518"/>
    <w:rsid w:val="00C713C6"/>
    <w:rsid w:val="00C74368"/>
    <w:rsid w:val="00C74DA2"/>
    <w:rsid w:val="00C763E9"/>
    <w:rsid w:val="00C77A64"/>
    <w:rsid w:val="00C80C55"/>
    <w:rsid w:val="00C81634"/>
    <w:rsid w:val="00C901AE"/>
    <w:rsid w:val="00C90C22"/>
    <w:rsid w:val="00C96188"/>
    <w:rsid w:val="00CA248F"/>
    <w:rsid w:val="00CB06EB"/>
    <w:rsid w:val="00CB2E9A"/>
    <w:rsid w:val="00CB6D35"/>
    <w:rsid w:val="00CC2D24"/>
    <w:rsid w:val="00CC7B25"/>
    <w:rsid w:val="00CD1362"/>
    <w:rsid w:val="00CD5679"/>
    <w:rsid w:val="00CF5A83"/>
    <w:rsid w:val="00D02ED0"/>
    <w:rsid w:val="00D126FD"/>
    <w:rsid w:val="00D12CCA"/>
    <w:rsid w:val="00D1775A"/>
    <w:rsid w:val="00D30A3C"/>
    <w:rsid w:val="00D328E2"/>
    <w:rsid w:val="00D359A2"/>
    <w:rsid w:val="00D466A5"/>
    <w:rsid w:val="00D51A22"/>
    <w:rsid w:val="00D52826"/>
    <w:rsid w:val="00D62E31"/>
    <w:rsid w:val="00D64BC4"/>
    <w:rsid w:val="00D65604"/>
    <w:rsid w:val="00D71720"/>
    <w:rsid w:val="00D82030"/>
    <w:rsid w:val="00D839A9"/>
    <w:rsid w:val="00D83CE8"/>
    <w:rsid w:val="00D844D6"/>
    <w:rsid w:val="00D8743A"/>
    <w:rsid w:val="00D902CF"/>
    <w:rsid w:val="00D90E80"/>
    <w:rsid w:val="00D90FC3"/>
    <w:rsid w:val="00D91722"/>
    <w:rsid w:val="00D925DF"/>
    <w:rsid w:val="00D92BE0"/>
    <w:rsid w:val="00D94811"/>
    <w:rsid w:val="00D9526B"/>
    <w:rsid w:val="00D959C8"/>
    <w:rsid w:val="00DA07BE"/>
    <w:rsid w:val="00DA5C8F"/>
    <w:rsid w:val="00DA7DC4"/>
    <w:rsid w:val="00DB1215"/>
    <w:rsid w:val="00DB1FE5"/>
    <w:rsid w:val="00DB2054"/>
    <w:rsid w:val="00DB2BB8"/>
    <w:rsid w:val="00DB2D4D"/>
    <w:rsid w:val="00DC0504"/>
    <w:rsid w:val="00DD4E3F"/>
    <w:rsid w:val="00DE443A"/>
    <w:rsid w:val="00DE4990"/>
    <w:rsid w:val="00DE69D5"/>
    <w:rsid w:val="00DE7DB6"/>
    <w:rsid w:val="00DF06D2"/>
    <w:rsid w:val="00DF0B3A"/>
    <w:rsid w:val="00E02206"/>
    <w:rsid w:val="00E051EF"/>
    <w:rsid w:val="00E11508"/>
    <w:rsid w:val="00E15727"/>
    <w:rsid w:val="00E177E3"/>
    <w:rsid w:val="00E24EF8"/>
    <w:rsid w:val="00E2565B"/>
    <w:rsid w:val="00E272B1"/>
    <w:rsid w:val="00E27F0E"/>
    <w:rsid w:val="00E340E9"/>
    <w:rsid w:val="00E37B51"/>
    <w:rsid w:val="00E416F9"/>
    <w:rsid w:val="00E41A2D"/>
    <w:rsid w:val="00E46DD3"/>
    <w:rsid w:val="00E52FDB"/>
    <w:rsid w:val="00E552C6"/>
    <w:rsid w:val="00E559C8"/>
    <w:rsid w:val="00E66F89"/>
    <w:rsid w:val="00E67D89"/>
    <w:rsid w:val="00E74248"/>
    <w:rsid w:val="00E80863"/>
    <w:rsid w:val="00E816DC"/>
    <w:rsid w:val="00E85158"/>
    <w:rsid w:val="00E8519E"/>
    <w:rsid w:val="00E865DF"/>
    <w:rsid w:val="00E86D17"/>
    <w:rsid w:val="00E90BD5"/>
    <w:rsid w:val="00EA21A6"/>
    <w:rsid w:val="00EA39E8"/>
    <w:rsid w:val="00EB0E4D"/>
    <w:rsid w:val="00EB1846"/>
    <w:rsid w:val="00EB3222"/>
    <w:rsid w:val="00EB323F"/>
    <w:rsid w:val="00EB4712"/>
    <w:rsid w:val="00EC18FE"/>
    <w:rsid w:val="00EC3FE1"/>
    <w:rsid w:val="00EC403C"/>
    <w:rsid w:val="00ED2DFA"/>
    <w:rsid w:val="00ED3FF2"/>
    <w:rsid w:val="00ED66EC"/>
    <w:rsid w:val="00EE321E"/>
    <w:rsid w:val="00EF3DBF"/>
    <w:rsid w:val="00EF7E7C"/>
    <w:rsid w:val="00F01A81"/>
    <w:rsid w:val="00F0284A"/>
    <w:rsid w:val="00F0452B"/>
    <w:rsid w:val="00F05B93"/>
    <w:rsid w:val="00F07398"/>
    <w:rsid w:val="00F07893"/>
    <w:rsid w:val="00F12601"/>
    <w:rsid w:val="00F13BBC"/>
    <w:rsid w:val="00F14D71"/>
    <w:rsid w:val="00F15DBE"/>
    <w:rsid w:val="00F22ACB"/>
    <w:rsid w:val="00F22B32"/>
    <w:rsid w:val="00F23095"/>
    <w:rsid w:val="00F2558E"/>
    <w:rsid w:val="00F26DEB"/>
    <w:rsid w:val="00F30C1F"/>
    <w:rsid w:val="00F35CF4"/>
    <w:rsid w:val="00F366C3"/>
    <w:rsid w:val="00F370F8"/>
    <w:rsid w:val="00F519EF"/>
    <w:rsid w:val="00F55061"/>
    <w:rsid w:val="00F5527D"/>
    <w:rsid w:val="00F60173"/>
    <w:rsid w:val="00F6252B"/>
    <w:rsid w:val="00F6398E"/>
    <w:rsid w:val="00F7224B"/>
    <w:rsid w:val="00F7580D"/>
    <w:rsid w:val="00F76075"/>
    <w:rsid w:val="00F85BFD"/>
    <w:rsid w:val="00F86DBC"/>
    <w:rsid w:val="00F91439"/>
    <w:rsid w:val="00F9279A"/>
    <w:rsid w:val="00F968CC"/>
    <w:rsid w:val="00F97735"/>
    <w:rsid w:val="00FA3900"/>
    <w:rsid w:val="00FA4EBA"/>
    <w:rsid w:val="00FB4D16"/>
    <w:rsid w:val="00FB5BD9"/>
    <w:rsid w:val="00FC0A21"/>
    <w:rsid w:val="00FC1F71"/>
    <w:rsid w:val="00FC5C67"/>
    <w:rsid w:val="00FD4061"/>
    <w:rsid w:val="00FD5C83"/>
    <w:rsid w:val="00FD6FDD"/>
    <w:rsid w:val="00FE09CC"/>
    <w:rsid w:val="00FE1B07"/>
    <w:rsid w:val="00FE4BC2"/>
    <w:rsid w:val="00FE5626"/>
    <w:rsid w:val="00FE59D7"/>
    <w:rsid w:val="00FF3831"/>
    <w:rsid w:val="00FF4A09"/>
    <w:rsid w:val="00FF4F34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E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791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7918"/>
    <w:rPr>
      <w:rFonts w:ascii="Arial" w:hAnsi="Arial"/>
      <w:b/>
      <w:bCs/>
      <w:color w:val="26282F"/>
      <w:sz w:val="24"/>
      <w:szCs w:val="24"/>
      <w:lang w:bidi="ar-SA"/>
    </w:rPr>
  </w:style>
  <w:style w:type="table" w:styleId="a3">
    <w:name w:val="Table Grid"/>
    <w:basedOn w:val="a1"/>
    <w:rsid w:val="00CD1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60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5">
    <w:name w:val="Hyperlink"/>
    <w:basedOn w:val="a0"/>
    <w:rsid w:val="00D30A3C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C173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7918"/>
    <w:rPr>
      <w:sz w:val="24"/>
      <w:szCs w:val="24"/>
      <w:lang w:val="ru-RU" w:eastAsia="ru-RU" w:bidi="ar-SA"/>
    </w:rPr>
  </w:style>
  <w:style w:type="character" w:styleId="a8">
    <w:name w:val="page number"/>
    <w:basedOn w:val="a0"/>
    <w:rsid w:val="00C173D7"/>
  </w:style>
  <w:style w:type="character" w:customStyle="1" w:styleId="a9">
    <w:name w:val="Верхний колонтитул Знак"/>
    <w:basedOn w:val="a0"/>
    <w:link w:val="aa"/>
    <w:semiHidden/>
    <w:locked/>
    <w:rsid w:val="00B07918"/>
    <w:rPr>
      <w:rFonts w:ascii="Calibri" w:eastAsia="Calibri" w:hAnsi="Calibri"/>
      <w:sz w:val="22"/>
      <w:szCs w:val="22"/>
      <w:lang w:val="ru-RU" w:eastAsia="en-US" w:bidi="ar-SA"/>
    </w:rPr>
  </w:style>
  <w:style w:type="paragraph" w:styleId="aa">
    <w:name w:val="header"/>
    <w:basedOn w:val="a"/>
    <w:link w:val="a9"/>
    <w:semiHidden/>
    <w:rsid w:val="00B079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Текст выноски Знак"/>
    <w:link w:val="ac"/>
    <w:semiHidden/>
    <w:locked/>
    <w:rsid w:val="00B07918"/>
    <w:rPr>
      <w:rFonts w:ascii="Tahoma" w:eastAsia="Calibri" w:hAnsi="Tahoma" w:cs="Tahoma"/>
      <w:sz w:val="16"/>
      <w:szCs w:val="16"/>
      <w:lang w:bidi="ar-SA"/>
    </w:rPr>
  </w:style>
  <w:style w:type="paragraph" w:styleId="ac">
    <w:name w:val="Balloon Text"/>
    <w:basedOn w:val="a"/>
    <w:link w:val="ab"/>
    <w:semiHidden/>
    <w:rsid w:val="00B07918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B0791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d">
    <w:name w:val="Document Map"/>
    <w:basedOn w:val="a"/>
    <w:semiHidden/>
    <w:rsid w:val="00D9526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F14D7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285538"/>
    <w:pPr>
      <w:suppressAutoHyphens/>
      <w:autoSpaceDE w:val="0"/>
    </w:pPr>
    <w:rPr>
      <w:rFonts w:ascii="Arial" w:hAnsi="Arial" w:cs="Arial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gorelova\Desktop\&#1055;&#1086;&#1089;&#1090;&#1072;&#1085;&#1086;&#1074;&#1083;&#1077;&#1085;&#1080;&#1103;%20&#1087;&#1086;%20&#1076;&#1086;&#1089;&#1090;&#1091;&#1087;&#1085;&#1086;&#1081;%20&#1089;&#1088;&#1077;&#1076;&#1077;\&#1087;.170&#1086;&#1090;%2006.03.201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BB49C-9092-4E1F-B23D-F2E72B8D6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п.170от 06.03.2018</Template>
  <TotalTime>2</TotalTime>
  <Pages>18</Pages>
  <Words>3375</Words>
  <Characters>34671</Characters>
  <Application>Microsoft Office Word</Application>
  <DocSecurity>0</DocSecurity>
  <Lines>288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Grizli777</Company>
  <LinksUpToDate>false</LinksUpToDate>
  <CharactersWithSpaces>37971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Pogorelova</dc:creator>
  <cp:lastModifiedBy>user</cp:lastModifiedBy>
  <cp:revision>3</cp:revision>
  <cp:lastPrinted>2018-03-06T14:09:00Z</cp:lastPrinted>
  <dcterms:created xsi:type="dcterms:W3CDTF">2018-05-03T13:41:00Z</dcterms:created>
  <dcterms:modified xsi:type="dcterms:W3CDTF">2018-05-04T10:09:00Z</dcterms:modified>
</cp:coreProperties>
</file>